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0F694" w14:textId="122B3AB2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C829BD">
        <w:rPr>
          <w:rFonts w:ascii="Arial" w:eastAsia="SimSun" w:hAnsi="Arial" w:cs="Times New Roman"/>
          <w:b/>
          <w:sz w:val="24"/>
          <w:szCs w:val="20"/>
        </w:rPr>
        <w:t>1</w:t>
      </w:r>
      <w:r w:rsidR="00245B8A">
        <w:rPr>
          <w:rFonts w:ascii="Arial" w:eastAsia="SimSun" w:hAnsi="Arial" w:cs="Times New Roman"/>
          <w:b/>
          <w:sz w:val="24"/>
          <w:szCs w:val="20"/>
        </w:rPr>
        <w:t>1</w:t>
      </w:r>
      <w:r w:rsidR="00D80B97">
        <w:rPr>
          <w:rFonts w:ascii="Arial" w:eastAsia="SimSun" w:hAnsi="Arial" w:cs="Times New Roman"/>
          <w:b/>
          <w:sz w:val="24"/>
          <w:szCs w:val="20"/>
        </w:rPr>
        <w:t>6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AC4D39" w:rsidRPr="00AC4D39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DD5E84" w:rsidRPr="00DD5E84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2510991</w:t>
      </w:r>
    </w:p>
    <w:p w14:paraId="5C005FFC" w14:textId="744713EF" w:rsidR="00841BCD" w:rsidRPr="002B69F3" w:rsidRDefault="00D80B97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B</w:t>
      </w:r>
      <w:r w:rsidR="00C258A8">
        <w:rPr>
          <w:rFonts w:ascii="Arial" w:eastAsia="SimSun" w:hAnsi="Arial" w:cs="Times New Roman"/>
          <w:b/>
          <w:sz w:val="24"/>
          <w:szCs w:val="20"/>
        </w:rPr>
        <w:t>engaluru</w:t>
      </w:r>
      <w:r w:rsidR="00D85FD3" w:rsidRPr="00D85FD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India</w:t>
      </w:r>
      <w:r w:rsidR="00D85FD3" w:rsidRPr="00D85FD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August</w:t>
      </w:r>
      <w:r w:rsidR="00D85FD3" w:rsidRPr="00D85FD3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25</w:t>
      </w:r>
      <w:r w:rsidR="00D85FD3" w:rsidRPr="00D85FD3">
        <w:rPr>
          <w:rFonts w:ascii="Arial" w:eastAsia="SimSun" w:hAnsi="Arial" w:cs="Times New Roman"/>
          <w:b/>
          <w:sz w:val="24"/>
          <w:szCs w:val="20"/>
        </w:rPr>
        <w:t xml:space="preserve"> – 2</w:t>
      </w:r>
      <w:r>
        <w:rPr>
          <w:rFonts w:ascii="Arial" w:eastAsia="SimSun" w:hAnsi="Arial" w:cs="Times New Roman"/>
          <w:b/>
          <w:sz w:val="24"/>
          <w:szCs w:val="20"/>
        </w:rPr>
        <w:t>9</w:t>
      </w:r>
      <w:r w:rsidR="00D85FD3" w:rsidRPr="00D85FD3">
        <w:rPr>
          <w:rFonts w:ascii="Arial" w:eastAsia="SimSun" w:hAnsi="Arial" w:cs="Times New Roman"/>
          <w:b/>
          <w:sz w:val="24"/>
          <w:szCs w:val="20"/>
        </w:rPr>
        <w:t>, 2025</w:t>
      </w:r>
    </w:p>
    <w:bookmarkEnd w:id="0"/>
    <w:bookmarkEnd w:id="1"/>
    <w:p w14:paraId="156F26AF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642BBCC5" w14:textId="6F036AC5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</w:t>
      </w:r>
    </w:p>
    <w:p w14:paraId="7CF5D06B" w14:textId="073F4D37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C0557B" w:rsidRPr="00C0557B">
        <w:rPr>
          <w:rFonts w:ascii="Arial" w:eastAsia="Calibri" w:hAnsi="Arial" w:cs="Arial"/>
          <w:b/>
          <w:bCs/>
          <w:sz w:val="24"/>
        </w:rPr>
        <w:t xml:space="preserve">Simulation Results </w:t>
      </w:r>
      <w:r w:rsidR="002C34F2">
        <w:rPr>
          <w:rFonts w:ascii="Arial" w:eastAsia="Calibri" w:hAnsi="Arial" w:cs="Arial"/>
          <w:b/>
          <w:bCs/>
          <w:sz w:val="24"/>
        </w:rPr>
        <w:t>–</w:t>
      </w:r>
      <w:r w:rsidR="00C0557B" w:rsidRPr="00C0557B">
        <w:rPr>
          <w:rFonts w:ascii="Arial" w:eastAsia="Calibri" w:hAnsi="Arial" w:cs="Arial"/>
          <w:b/>
          <w:bCs/>
          <w:sz w:val="24"/>
        </w:rPr>
        <w:t xml:space="preserve"> </w:t>
      </w:r>
      <w:r w:rsidR="002C34F2">
        <w:rPr>
          <w:rFonts w:ascii="Arial" w:eastAsia="Calibri" w:hAnsi="Arial" w:cs="Arial"/>
          <w:b/>
          <w:bCs/>
          <w:sz w:val="24"/>
        </w:rPr>
        <w:t xml:space="preserve">NR </w:t>
      </w:r>
      <w:r w:rsidR="00C0557B" w:rsidRPr="00C0557B">
        <w:rPr>
          <w:rFonts w:ascii="Arial" w:eastAsia="Calibri" w:hAnsi="Arial" w:cs="Arial"/>
          <w:b/>
          <w:bCs/>
          <w:sz w:val="24"/>
        </w:rPr>
        <w:t xml:space="preserve">BS </w:t>
      </w:r>
      <w:r w:rsidR="00DF101B">
        <w:rPr>
          <w:rFonts w:ascii="Arial" w:eastAsia="Calibri" w:hAnsi="Arial" w:cs="Arial"/>
          <w:b/>
          <w:bCs/>
          <w:sz w:val="24"/>
        </w:rPr>
        <w:t>D</w:t>
      </w:r>
      <w:r w:rsidR="00C0557B" w:rsidRPr="00C0557B">
        <w:rPr>
          <w:rFonts w:ascii="Arial" w:eastAsia="Calibri" w:hAnsi="Arial" w:cs="Arial"/>
          <w:b/>
          <w:bCs/>
          <w:sz w:val="24"/>
        </w:rPr>
        <w:t xml:space="preserve">emodulation </w:t>
      </w:r>
      <w:r w:rsidR="00DF101B">
        <w:rPr>
          <w:rFonts w:ascii="Arial" w:eastAsia="Calibri" w:hAnsi="Arial" w:cs="Arial"/>
          <w:b/>
          <w:bCs/>
          <w:sz w:val="24"/>
        </w:rPr>
        <w:t>P</w:t>
      </w:r>
      <w:r w:rsidR="00C0557B" w:rsidRPr="00C0557B">
        <w:rPr>
          <w:rFonts w:ascii="Arial" w:eastAsia="Calibri" w:hAnsi="Arial" w:cs="Arial"/>
          <w:b/>
          <w:bCs/>
          <w:sz w:val="24"/>
        </w:rPr>
        <w:t xml:space="preserve">erformance </w:t>
      </w:r>
      <w:r w:rsidR="00DF101B">
        <w:rPr>
          <w:rFonts w:ascii="Arial" w:eastAsia="Calibri" w:hAnsi="Arial" w:cs="Arial"/>
          <w:b/>
          <w:bCs/>
          <w:sz w:val="24"/>
        </w:rPr>
        <w:t>R</w:t>
      </w:r>
      <w:r w:rsidR="00C0557B" w:rsidRPr="00C0557B">
        <w:rPr>
          <w:rFonts w:ascii="Arial" w:eastAsia="Calibri" w:hAnsi="Arial" w:cs="Arial"/>
          <w:b/>
          <w:bCs/>
          <w:sz w:val="24"/>
        </w:rPr>
        <w:t>equirements for MMSE-IRC</w:t>
      </w:r>
    </w:p>
    <w:p w14:paraId="7D498690" w14:textId="539623D6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3E298F">
        <w:rPr>
          <w:rFonts w:ascii="Arial" w:eastAsia="MS Mincho" w:hAnsi="Arial" w:cs="Arial"/>
          <w:b/>
          <w:bCs/>
          <w:sz w:val="24"/>
          <w:szCs w:val="20"/>
        </w:rPr>
        <w:t>7</w:t>
      </w:r>
      <w:r w:rsidR="006E64CB">
        <w:rPr>
          <w:rFonts w:ascii="Arial" w:eastAsia="MS Mincho" w:hAnsi="Arial" w:cs="Arial"/>
          <w:b/>
          <w:bCs/>
          <w:sz w:val="24"/>
          <w:szCs w:val="20"/>
        </w:rPr>
        <w:t>.</w:t>
      </w:r>
      <w:r w:rsidR="003E298F">
        <w:rPr>
          <w:rFonts w:ascii="Arial" w:eastAsia="MS Mincho" w:hAnsi="Arial" w:cs="Arial"/>
          <w:b/>
          <w:bCs/>
          <w:sz w:val="24"/>
          <w:szCs w:val="20"/>
        </w:rPr>
        <w:t>13</w:t>
      </w:r>
      <w:r w:rsidR="006E64CB">
        <w:rPr>
          <w:rFonts w:ascii="Arial" w:eastAsia="MS Mincho" w:hAnsi="Arial" w:cs="Arial"/>
          <w:b/>
          <w:bCs/>
          <w:sz w:val="24"/>
          <w:szCs w:val="20"/>
        </w:rPr>
        <w:t>.</w:t>
      </w:r>
      <w:r w:rsidR="0010716D">
        <w:rPr>
          <w:rFonts w:ascii="Arial" w:eastAsia="MS Mincho" w:hAnsi="Arial" w:cs="Arial"/>
          <w:b/>
          <w:bCs/>
          <w:sz w:val="24"/>
          <w:szCs w:val="20"/>
        </w:rPr>
        <w:t>4</w:t>
      </w:r>
    </w:p>
    <w:p w14:paraId="08BC3F85" w14:textId="7044383E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70505D">
        <w:rPr>
          <w:rFonts w:ascii="Arial" w:eastAsia="Calibri" w:hAnsi="Arial" w:cs="Arial"/>
          <w:b/>
          <w:bCs/>
          <w:sz w:val="24"/>
        </w:rPr>
        <w:t>Information</w:t>
      </w:r>
    </w:p>
    <w:p w14:paraId="38DD98E0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83E8EC3" w14:textId="77777777" w:rsidR="00841BCD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</w:rPr>
        <w:t>ductio</w:t>
      </w:r>
      <w:r w:rsidRPr="008C39F7">
        <w:t>n</w:t>
      </w:r>
      <w:bookmarkEnd w:id="3"/>
    </w:p>
    <w:p w14:paraId="52DF4EB3" w14:textId="1DC48685" w:rsidR="00DE49B8" w:rsidRDefault="00454845" w:rsidP="00DE49B8">
      <w:r>
        <w:t>As documented in the way forward of</w:t>
      </w:r>
      <w:r w:rsidR="00317D7B">
        <w:t xml:space="preserve"> Rel-19 </w:t>
      </w:r>
      <w:r w:rsidR="009E4148" w:rsidRPr="009E4148">
        <w:t>NR</w:t>
      </w:r>
      <w:r w:rsidR="009E4148">
        <w:t xml:space="preserve"> D</w:t>
      </w:r>
      <w:r w:rsidR="009E4148" w:rsidRPr="009E4148">
        <w:t>emod</w:t>
      </w:r>
      <w:r w:rsidR="009E4148">
        <w:t xml:space="preserve">ulation </w:t>
      </w:r>
      <w:r w:rsidR="009E4148" w:rsidRPr="009E4148">
        <w:t>Ph</w:t>
      </w:r>
      <w:r w:rsidR="009E4148">
        <w:t xml:space="preserve">ase </w:t>
      </w:r>
      <w:r w:rsidR="009E4148" w:rsidRPr="009E4148">
        <w:t>5</w:t>
      </w:r>
      <w:r w:rsidR="009E4148">
        <w:t xml:space="preserve"> </w:t>
      </w:r>
      <w:r w:rsidR="009E4148" w:rsidRPr="009E4148">
        <w:t>Part1</w:t>
      </w:r>
      <w:r w:rsidR="007A3E8B">
        <w:t xml:space="preserve"> </w:t>
      </w:r>
      <w:r w:rsidR="009E4148" w:rsidRPr="009E4148">
        <w:t>General</w:t>
      </w:r>
      <w:r w:rsidR="007A3E8B">
        <w:t xml:space="preserve"> </w:t>
      </w:r>
      <w:r w:rsidR="009E4148" w:rsidRPr="009E4148">
        <w:t>BS</w:t>
      </w:r>
      <w:r>
        <w:t xml:space="preserve"> RAN4#115 </w:t>
      </w:r>
      <w:r w:rsidR="009C33D9">
        <w:fldChar w:fldCharType="begin"/>
      </w:r>
      <w:r w:rsidR="009C33D9">
        <w:instrText xml:space="preserve"> REF _Ref204596816 \r \h </w:instrText>
      </w:r>
      <w:r w:rsidR="009C33D9">
        <w:fldChar w:fldCharType="separate"/>
      </w:r>
      <w:r w:rsidR="005C6635">
        <w:t>[6]</w:t>
      </w:r>
      <w:r w:rsidR="009C33D9">
        <w:fldChar w:fldCharType="end"/>
      </w:r>
      <w:r>
        <w:t xml:space="preserve">, </w:t>
      </w:r>
      <w:r w:rsidR="0090392E">
        <w:t xml:space="preserve">contributing </w:t>
      </w:r>
      <w:r>
        <w:t xml:space="preserve">companies </w:t>
      </w:r>
      <w:r w:rsidR="0020394B">
        <w:t>need to</w:t>
      </w:r>
      <w:r>
        <w:t xml:space="preserve"> provide simulation results </w:t>
      </w:r>
      <w:r w:rsidR="00A83312">
        <w:t>of</w:t>
      </w:r>
      <w:r>
        <w:t xml:space="preserve"> both the ideal case and with impairments case</w:t>
      </w:r>
      <w:r w:rsidR="00DD7202">
        <w:t xml:space="preserve"> </w:t>
      </w:r>
      <w:r w:rsidR="00857616">
        <w:t>in RAN4#116 meeting</w:t>
      </w:r>
      <w:r w:rsidR="005F5247">
        <w:t>. Those results are needed</w:t>
      </w:r>
      <w:r w:rsidR="00857616">
        <w:t xml:space="preserve"> </w:t>
      </w:r>
      <w:r w:rsidR="00DD7202">
        <w:t xml:space="preserve">to </w:t>
      </w:r>
      <w:r w:rsidR="005F5247">
        <w:t>define</w:t>
      </w:r>
      <w:r w:rsidR="00A04304">
        <w:t xml:space="preserve"> </w:t>
      </w:r>
      <w:r w:rsidR="0090392E">
        <w:t xml:space="preserve">the </w:t>
      </w:r>
      <w:r w:rsidR="00A04304">
        <w:t xml:space="preserve">final </w:t>
      </w:r>
      <w:r w:rsidR="003C6807">
        <w:t xml:space="preserve">demodulation performance </w:t>
      </w:r>
      <w:r w:rsidR="00A04304">
        <w:t xml:space="preserve">requirements of Rel-19 NR BS </w:t>
      </w:r>
      <w:r w:rsidR="001B69A4">
        <w:t>MMSE-IRC</w:t>
      </w:r>
      <w:r w:rsidR="00A00B83">
        <w:t xml:space="preserve"> in the corresponding specifications</w:t>
      </w:r>
      <w:r>
        <w:t xml:space="preserve">. </w:t>
      </w:r>
    </w:p>
    <w:p w14:paraId="2D75F806" w14:textId="49AB65CD" w:rsidR="008D2599" w:rsidRPr="008C39F7" w:rsidRDefault="00A411B3" w:rsidP="005C23A4">
      <w:r>
        <w:t xml:space="preserve">In </w:t>
      </w:r>
      <w:r w:rsidR="0077230F">
        <w:t>this contribution</w:t>
      </w:r>
      <w:r>
        <w:t xml:space="preserve">, we provide our </w:t>
      </w:r>
      <w:r w:rsidR="00EE7C43">
        <w:t>simulation results based on the agreements</w:t>
      </w:r>
      <w:r w:rsidR="004E632C">
        <w:t xml:space="preserve"> </w:t>
      </w:r>
      <w:r w:rsidR="002F03CA">
        <w:t xml:space="preserve">documented </w:t>
      </w:r>
      <w:r w:rsidR="008C35B5">
        <w:t xml:space="preserve">in </w:t>
      </w:r>
      <w:r w:rsidR="002F30EE">
        <w:t>the WFs</w:t>
      </w:r>
      <w:r w:rsidR="00407EC5">
        <w:t xml:space="preserve"> (</w:t>
      </w:r>
      <w:r w:rsidR="00407EC5">
        <w:fldChar w:fldCharType="begin"/>
      </w:r>
      <w:r w:rsidR="00407EC5">
        <w:instrText xml:space="preserve"> REF _Ref191459049 \r \h </w:instrText>
      </w:r>
      <w:r w:rsidR="00407EC5">
        <w:fldChar w:fldCharType="separate"/>
      </w:r>
      <w:r w:rsidR="00407EC5">
        <w:t>[1]</w:t>
      </w:r>
      <w:r w:rsidR="00407EC5">
        <w:fldChar w:fldCharType="end"/>
      </w:r>
      <w:r w:rsidR="00510295">
        <w:t>-</w:t>
      </w:r>
      <w:r w:rsidR="00407EC5">
        <w:fldChar w:fldCharType="begin"/>
      </w:r>
      <w:r w:rsidR="00407EC5">
        <w:instrText xml:space="preserve"> REF _Ref204596816 \r \h </w:instrText>
      </w:r>
      <w:r w:rsidR="00407EC5">
        <w:fldChar w:fldCharType="separate"/>
      </w:r>
      <w:r w:rsidR="00407EC5">
        <w:t>[6]</w:t>
      </w:r>
      <w:r w:rsidR="00407EC5">
        <w:fldChar w:fldCharType="end"/>
      </w:r>
      <w:r w:rsidR="00407EC5">
        <w:t>)</w:t>
      </w:r>
      <w:r w:rsidR="00E17D72">
        <w:t>. O</w:t>
      </w:r>
      <w:r w:rsidR="002E4000">
        <w:t xml:space="preserve">ur </w:t>
      </w:r>
      <w:r>
        <w:t xml:space="preserve">views </w:t>
      </w:r>
      <w:r w:rsidR="000508E4">
        <w:t xml:space="preserve">on </w:t>
      </w:r>
      <w:r w:rsidR="00E17D72">
        <w:t xml:space="preserve">Rel-19 </w:t>
      </w:r>
      <w:r w:rsidR="002E4000">
        <w:t>BS Demodulation MMSE-IRC</w:t>
      </w:r>
      <w:r w:rsidR="00781FFA">
        <w:t xml:space="preserve"> can be found in </w:t>
      </w:r>
      <w:r w:rsidR="00755070">
        <w:fldChar w:fldCharType="begin"/>
      </w:r>
      <w:r w:rsidR="00755070">
        <w:instrText xml:space="preserve"> REF _Ref185539004 \r \h </w:instrText>
      </w:r>
      <w:r w:rsidR="00755070">
        <w:fldChar w:fldCharType="separate"/>
      </w:r>
      <w:r w:rsidR="005C6635">
        <w:t>[7]</w:t>
      </w:r>
      <w:r w:rsidR="00755070">
        <w:fldChar w:fldCharType="end"/>
      </w:r>
      <w:r w:rsidR="003F1E5B">
        <w:t>.</w:t>
      </w:r>
      <w:r w:rsidR="00B97A62">
        <w:t xml:space="preserve"> </w:t>
      </w:r>
    </w:p>
    <w:p w14:paraId="3B9EAB51" w14:textId="0D998347" w:rsidR="005C1CE0" w:rsidRDefault="00210190" w:rsidP="00AE56B1">
      <w:pPr>
        <w:pStyle w:val="RAN4H1"/>
      </w:pPr>
      <w:r>
        <w:t>Receiver Algorithms</w:t>
      </w:r>
      <w:r w:rsidR="00DA4B42">
        <w:t xml:space="preserve">, </w:t>
      </w:r>
      <w:r w:rsidR="006308B4">
        <w:t>Interference Modeling</w:t>
      </w:r>
      <w:r w:rsidR="00DA4B42">
        <w:t xml:space="preserve"> and </w:t>
      </w:r>
      <w:r w:rsidR="009F01BF">
        <w:t xml:space="preserve">Key </w:t>
      </w:r>
      <w:r w:rsidR="00DA4B42">
        <w:t>Parameters</w:t>
      </w:r>
    </w:p>
    <w:p w14:paraId="0D7918B1" w14:textId="509E70AA" w:rsidR="00604E9C" w:rsidRPr="00604E9C" w:rsidRDefault="00604E9C" w:rsidP="00604E9C">
      <w:pPr>
        <w:pStyle w:val="RAN4H2"/>
      </w:pPr>
      <w:r>
        <w:t>Receiver Algorithms</w:t>
      </w:r>
    </w:p>
    <w:p w14:paraId="7C15AC0A" w14:textId="04E6C6FC" w:rsidR="008A6B90" w:rsidRDefault="00C71CDF" w:rsidP="005C1CE0">
      <w:r>
        <w:t xml:space="preserve">As </w:t>
      </w:r>
      <w:r w:rsidR="0041037F">
        <w:t>described</w:t>
      </w:r>
      <w:r>
        <w:t xml:space="preserve"> i</w:t>
      </w:r>
      <w:r w:rsidR="00664357">
        <w:t xml:space="preserve">n </w:t>
      </w:r>
      <w:r w:rsidR="009C04AC">
        <w:fldChar w:fldCharType="begin"/>
      </w:r>
      <w:r w:rsidR="009C04AC">
        <w:instrText xml:space="preserve"> REF _Ref191573786 \r \h </w:instrText>
      </w:r>
      <w:r w:rsidR="009C04AC">
        <w:fldChar w:fldCharType="separate"/>
      </w:r>
      <w:r w:rsidR="005C6635">
        <w:t>[2]</w:t>
      </w:r>
      <w:r w:rsidR="009C04AC">
        <w:fldChar w:fldCharType="end"/>
      </w:r>
      <w:r w:rsidR="00ED395E">
        <w:t>,</w:t>
      </w:r>
      <w:r w:rsidR="001421AF">
        <w:t xml:space="preserve"> the </w:t>
      </w:r>
      <w:r w:rsidR="00273680">
        <w:t xml:space="preserve">agreements on the </w:t>
      </w:r>
      <w:r w:rsidR="007C528C">
        <w:t>receiver algorithms for the MMSE-IRC and MMSE</w:t>
      </w:r>
      <w:r w:rsidR="008A6B90">
        <w:t xml:space="preserve"> </w:t>
      </w:r>
      <w:r>
        <w:t>are as follows</w:t>
      </w:r>
      <w:r w:rsidR="008A6B90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A6B90" w14:paraId="08B7E133" w14:textId="77777777" w:rsidTr="008A6B90">
        <w:tc>
          <w:tcPr>
            <w:tcW w:w="9617" w:type="dxa"/>
          </w:tcPr>
          <w:p w14:paraId="0B72FAEA" w14:textId="58B0548A" w:rsidR="00005D08" w:rsidRDefault="00005D08" w:rsidP="00005D08">
            <w:pPr>
              <w:rPr>
                <w:b/>
                <w:u w:val="single"/>
                <w:lang w:val="en-DK"/>
              </w:rPr>
            </w:pPr>
            <w:r>
              <w:rPr>
                <w:b/>
                <w:u w:val="single"/>
                <w:lang w:val="en-DK"/>
              </w:rPr>
              <w:t xml:space="preserve">MMSE-IRC </w:t>
            </w:r>
            <w:r w:rsidR="00CB5A1B">
              <w:rPr>
                <w:b/>
                <w:u w:val="single"/>
                <w:lang w:val="en-DK"/>
              </w:rPr>
              <w:t>r</w:t>
            </w:r>
            <w:r>
              <w:rPr>
                <w:rFonts w:eastAsia="DengXian"/>
                <w:b/>
                <w:u w:val="single"/>
                <w:lang w:val="en-DK" w:eastAsia="zh-CN"/>
              </w:rPr>
              <w:t>eceiver assumption</w:t>
            </w:r>
          </w:p>
          <w:p w14:paraId="551097AE" w14:textId="6D470A88" w:rsidR="00005D08" w:rsidRDefault="00005D08" w:rsidP="00214598">
            <w:pPr>
              <w:pStyle w:val="ListParagraph"/>
              <w:numPr>
                <w:ilvl w:val="0"/>
                <w:numId w:val="10"/>
              </w:numPr>
              <w:snapToGrid w:val="0"/>
              <w:spacing w:before="60" w:after="60" w:line="276" w:lineRule="auto"/>
              <w:ind w:left="284" w:hanging="284"/>
              <w:contextualSpacing w:val="0"/>
              <w:rPr>
                <w:rFonts w:eastAsia="SimSun"/>
                <w:lang w:val="en-DK" w:eastAsia="zh-CN"/>
              </w:rPr>
            </w:pPr>
            <w:r>
              <w:rPr>
                <w:lang w:val="en-DK" w:eastAsia="zh-CN"/>
              </w:rPr>
              <w:t xml:space="preserve">Reuse the same receiver model for MMSE-IRC in TR36.884 </w:t>
            </w:r>
            <w:r w:rsidR="00C7637D">
              <w:rPr>
                <w:lang w:val="en-DK" w:eastAsia="zh-CN"/>
              </w:rPr>
              <w:fldChar w:fldCharType="begin"/>
            </w:r>
            <w:r w:rsidR="00C7637D">
              <w:rPr>
                <w:lang w:val="en-DK" w:eastAsia="zh-CN"/>
              </w:rPr>
              <w:instrText xml:space="preserve"> REF _Ref192598927 \r \h </w:instrText>
            </w:r>
            <w:r w:rsidR="00C7637D">
              <w:rPr>
                <w:lang w:val="en-DK" w:eastAsia="zh-CN"/>
              </w:rPr>
            </w:r>
            <w:r w:rsidR="00C7637D">
              <w:rPr>
                <w:lang w:val="en-DK" w:eastAsia="zh-CN"/>
              </w:rPr>
              <w:fldChar w:fldCharType="separate"/>
            </w:r>
            <w:r w:rsidR="005C6635">
              <w:rPr>
                <w:lang w:val="en-DK" w:eastAsia="zh-CN"/>
              </w:rPr>
              <w:t>[8]</w:t>
            </w:r>
            <w:r w:rsidR="00C7637D">
              <w:rPr>
                <w:lang w:val="en-DK" w:eastAsia="zh-CN"/>
              </w:rPr>
              <w:fldChar w:fldCharType="end"/>
            </w:r>
            <w:r w:rsidR="00FC49B0">
              <w:rPr>
                <w:lang w:val="en-DK" w:eastAsia="zh-CN"/>
              </w:rPr>
              <w:t xml:space="preserve"> </w:t>
            </w:r>
            <w:r>
              <w:rPr>
                <w:lang w:val="en-DK" w:eastAsia="zh-CN"/>
              </w:rPr>
              <w:t>as below</w:t>
            </w:r>
            <w:r>
              <w:rPr>
                <w:rFonts w:eastAsia="SimSun"/>
                <w:lang w:val="en-DK" w:eastAsia="zh-CN"/>
              </w:rPr>
              <w:t>: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117"/>
            </w:tblGrid>
            <w:tr w:rsidR="00005D08" w14:paraId="0AC3EB80" w14:textId="77777777" w:rsidTr="00005D08">
              <w:trPr>
                <w:jc w:val="center"/>
              </w:trPr>
              <w:tc>
                <w:tcPr>
                  <w:tcW w:w="9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97E2A5" w14:textId="77777777" w:rsidR="00005D08" w:rsidRDefault="00005D08" w:rsidP="00005D08">
                  <w:pPr>
                    <w:pStyle w:val="Heading2"/>
                    <w:ind w:left="576" w:hanging="576"/>
                    <w:rPr>
                      <w:lang w:val="en-GB" w:eastAsia="x-none"/>
                    </w:rPr>
                  </w:pPr>
                  <w:bookmarkStart w:id="4" w:name="_Toc463190297"/>
                  <w:r>
                    <w:t>MMSE-IRC receiver</w:t>
                  </w:r>
                  <w:bookmarkEnd w:id="4"/>
                </w:p>
                <w:p w14:paraId="56FB63C8" w14:textId="77777777" w:rsidR="00005D08" w:rsidRDefault="00005D08" w:rsidP="00005D08">
                  <w:pPr>
                    <w:ind w:left="312" w:hanging="312"/>
                  </w:pPr>
                  <w:r>
                    <w:t xml:space="preserve">The MMSE-IRC receiver weight matrix is usually defined as </w:t>
                  </w:r>
                </w:p>
                <w:p w14:paraId="052FCE12" w14:textId="5F531246" w:rsidR="00005D08" w:rsidRDefault="00005D08" w:rsidP="00005D08">
                  <w:pPr>
                    <w:pStyle w:val="EQ"/>
                    <w:ind w:left="312" w:hanging="312"/>
                    <w:jc w:val="center"/>
                    <w:rPr>
                      <w:lang w:val="en-US"/>
                    </w:rPr>
                  </w:pPr>
                  <w:r>
                    <w:rPr>
                      <w:noProof/>
                      <w:position w:val="-14"/>
                      <w:lang w:val="en-US"/>
                      <w14:ligatures w14:val="none"/>
                    </w:rPr>
                    <w:drawing>
                      <wp:inline distT="0" distB="0" distL="0" distR="0" wp14:anchorId="4AAE27DF" wp14:editId="1FBAE0E9">
                        <wp:extent cx="1614805" cy="268605"/>
                        <wp:effectExtent l="0" t="0" r="4445" b="0"/>
                        <wp:docPr id="1173514483" name="Picture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4805" cy="268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6014DED" w14:textId="2E69B224" w:rsidR="00005D08" w:rsidRDefault="00005D08" w:rsidP="00005D08">
                  <w:pPr>
                    <w:ind w:left="312" w:hanging="312"/>
                  </w:pPr>
                  <w:r>
                    <w:t xml:space="preserve">where </w:t>
                  </w:r>
                  <w:r>
                    <w:rPr>
                      <w:noProof/>
                      <w:position w:val="-14"/>
                    </w:rPr>
                    <w:drawing>
                      <wp:inline distT="0" distB="0" distL="0" distR="0" wp14:anchorId="163C7852" wp14:editId="050F1372">
                        <wp:extent cx="532765" cy="268605"/>
                        <wp:effectExtent l="0" t="0" r="635" b="0"/>
                        <wp:docPr id="2077685869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2765" cy="268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and </w:t>
                  </w:r>
                  <w:r>
                    <w:rPr>
                      <w:noProof/>
                      <w:position w:val="-14"/>
                    </w:rPr>
                    <w:drawing>
                      <wp:inline distT="0" distB="0" distL="0" distR="0" wp14:anchorId="28E0ACB8" wp14:editId="3BDF9A13">
                        <wp:extent cx="213995" cy="255905"/>
                        <wp:effectExtent l="0" t="0" r="0" b="0"/>
                        <wp:docPr id="1120842194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399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denote the estimated channel matrix and covariance matrix, respectively.</w:t>
                  </w:r>
                </w:p>
                <w:p w14:paraId="4B173837" w14:textId="77777777" w:rsidR="00005D08" w:rsidRDefault="00005D08" w:rsidP="00005D08">
                  <w:pPr>
                    <w:ind w:left="312" w:hanging="312"/>
                  </w:pPr>
                  <w:r>
                    <w:t>To obtain the MMSE-IRC receiver weight matrix, the covariance matrix including the sources of inter-cell interference needs to be estimated. The covariance matrix is estimated at DM-RS REs by following equations:</w:t>
                  </w:r>
                </w:p>
                <w:p w14:paraId="54D47BE2" w14:textId="312A89E0" w:rsidR="00005D08" w:rsidRDefault="00005D08" w:rsidP="00005D08">
                  <w:pPr>
                    <w:pStyle w:val="EQ"/>
                    <w:ind w:left="312" w:hanging="312"/>
                    <w:jc w:val="center"/>
                    <w:rPr>
                      <w:lang w:val="en-US"/>
                    </w:rPr>
                  </w:pPr>
                  <w:r>
                    <w:rPr>
                      <w:noProof/>
                      <w:position w:val="-32"/>
                      <w:lang w:val="en-US"/>
                      <w14:ligatures w14:val="none"/>
                    </w:rPr>
                    <w:drawing>
                      <wp:inline distT="0" distB="0" distL="0" distR="0" wp14:anchorId="4E4EDAE5" wp14:editId="34CCD595">
                        <wp:extent cx="3175000" cy="444500"/>
                        <wp:effectExtent l="0" t="0" r="6350" b="0"/>
                        <wp:docPr id="659030344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75000" cy="444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val="en-US"/>
                    </w:rPr>
                    <w:t xml:space="preserve">, </w:t>
                  </w:r>
                  <w:r>
                    <w:rPr>
                      <w:noProof/>
                      <w:position w:val="-10"/>
                      <w:lang w:val="en-US"/>
                      <w14:ligatures w14:val="none"/>
                    </w:rPr>
                    <w:drawing>
                      <wp:inline distT="0" distB="0" distL="0" distR="0" wp14:anchorId="42306B0B" wp14:editId="51ADFF1B">
                        <wp:extent cx="1992630" cy="243205"/>
                        <wp:effectExtent l="0" t="0" r="7620" b="4445"/>
                        <wp:docPr id="544800874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92630" cy="2432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val="en-US"/>
                    </w:rPr>
                    <w:t>,</w:t>
                  </w:r>
                </w:p>
                <w:p w14:paraId="76A16823" w14:textId="77777777" w:rsidR="00005D08" w:rsidRDefault="00005D08" w:rsidP="00005D08">
                  <w:pPr>
                    <w:pStyle w:val="B1"/>
                    <w:ind w:left="312" w:hanging="312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where the DM</w:t>
                  </w:r>
                  <w:r>
                    <w:rPr>
                      <w:lang w:val="en-US" w:eastAsia="zh-CN"/>
                    </w:rPr>
                    <w:t>-</w:t>
                  </w:r>
                  <w:r>
                    <w:rPr>
                      <w:lang w:val="en-US"/>
                    </w:rPr>
                    <w:t>RS symbols are used to estimate the covariance matrix</w:t>
                  </w:r>
                  <w:r>
                    <w:rPr>
                      <w:lang w:val="en-US" w:eastAsia="zh-CN"/>
                    </w:rPr>
                    <w:t xml:space="preserve">, and </w:t>
                  </w:r>
                  <w:r>
                    <w:rPr>
                      <w:i/>
                      <w:lang w:val="en-US"/>
                    </w:rPr>
                    <w:t>N</w:t>
                  </w:r>
                  <w:r>
                    <w:rPr>
                      <w:i/>
                      <w:vertAlign w:val="subscript"/>
                      <w:lang w:val="en-US"/>
                    </w:rPr>
                    <w:t>sp</w:t>
                  </w:r>
                  <w:r>
                    <w:rPr>
                      <w:lang w:val="en-US"/>
                    </w:rPr>
                    <w:t xml:space="preserve"> is the number of sampling </w:t>
                  </w:r>
                  <w:r>
                    <w:rPr>
                      <w:lang w:val="en-US" w:eastAsia="zh-CN"/>
                    </w:rPr>
                    <w:t xml:space="preserve">DM-RS </w:t>
                  </w:r>
                  <w:r>
                    <w:rPr>
                      <w:lang w:val="en-US"/>
                    </w:rPr>
                    <w:t>REs</w:t>
                  </w:r>
                  <w:r>
                    <w:rPr>
                      <w:lang w:val="en-US" w:eastAsia="zh-CN"/>
                    </w:rPr>
                    <w:t>.</w:t>
                  </w:r>
                </w:p>
                <w:p w14:paraId="2924FB28" w14:textId="77777777" w:rsidR="00005D08" w:rsidRDefault="00005D08" w:rsidP="00005D08">
                  <w:pPr>
                    <w:snapToGrid w:val="0"/>
                    <w:rPr>
                      <w:rFonts w:eastAsia="DengXian"/>
                      <w:lang w:eastAsia="zh-CN"/>
                    </w:rPr>
                  </w:pPr>
                  <w:r>
                    <w:t xml:space="preserve">The estimation of interference covariance matrix </w:t>
                  </w:r>
                  <w:r>
                    <w:rPr>
                      <w:rFonts w:eastAsia="SimSun"/>
                      <w:lang w:eastAsia="zh-CN"/>
                    </w:rPr>
                    <w:t xml:space="preserve">is </w:t>
                  </w:r>
                  <w:r>
                    <w:t>performed at per PRB and per TTI basis.</w:t>
                  </w:r>
                </w:p>
              </w:tc>
            </w:tr>
          </w:tbl>
          <w:p w14:paraId="192E494C" w14:textId="77777777" w:rsidR="00005D08" w:rsidRDefault="00005D08" w:rsidP="00005D08">
            <w:pPr>
              <w:snapToGrid w:val="0"/>
              <w:spacing w:before="60" w:after="60"/>
              <w:rPr>
                <w:rFonts w:asciiTheme="minorHAnsi" w:hAnsiTheme="minorHAnsi"/>
                <w:b/>
                <w:kern w:val="2"/>
                <w:u w:val="single"/>
                <w:lang w:val="en-DK"/>
                <w14:ligatures w14:val="standardContextual"/>
              </w:rPr>
            </w:pPr>
          </w:p>
          <w:p w14:paraId="1FBE9A24" w14:textId="77777777" w:rsidR="00005D08" w:rsidRDefault="00005D08" w:rsidP="00005D08">
            <w:pPr>
              <w:rPr>
                <w:b/>
                <w:u w:val="single"/>
                <w:lang w:val="en-DK"/>
              </w:rPr>
            </w:pPr>
            <w:r>
              <w:rPr>
                <w:b/>
                <w:u w:val="single"/>
                <w:lang w:val="en-DK"/>
              </w:rPr>
              <w:t>Baseline receiver assumption (for performance gain study only)</w:t>
            </w:r>
          </w:p>
          <w:p w14:paraId="6E2C0D06" w14:textId="1C49D215" w:rsidR="00005D08" w:rsidRDefault="00005D08" w:rsidP="00214598">
            <w:pPr>
              <w:pStyle w:val="ListParagraph"/>
              <w:numPr>
                <w:ilvl w:val="0"/>
                <w:numId w:val="10"/>
              </w:numPr>
              <w:snapToGrid w:val="0"/>
              <w:spacing w:before="60" w:after="60" w:line="276" w:lineRule="auto"/>
              <w:ind w:left="284" w:hanging="284"/>
              <w:contextualSpacing w:val="0"/>
              <w:rPr>
                <w:rFonts w:eastAsia="SimSun"/>
                <w:lang w:val="en-DK" w:eastAsia="zh-CN"/>
              </w:rPr>
            </w:pPr>
            <w:r>
              <w:rPr>
                <w:lang w:val="en-DK" w:eastAsia="zh-CN"/>
              </w:rPr>
              <w:t>MMSE receiver as defined in TR36.884</w:t>
            </w:r>
            <w:r w:rsidR="00C95002">
              <w:rPr>
                <w:lang w:val="en-DK" w:eastAsia="zh-CN"/>
              </w:rPr>
              <w:t xml:space="preserve"> </w:t>
            </w:r>
            <w:r w:rsidR="00C7637D">
              <w:rPr>
                <w:lang w:val="en-DK" w:eastAsia="zh-CN"/>
              </w:rPr>
              <w:fldChar w:fldCharType="begin"/>
            </w:r>
            <w:r w:rsidR="00C7637D">
              <w:rPr>
                <w:lang w:val="en-DK" w:eastAsia="zh-CN"/>
              </w:rPr>
              <w:instrText xml:space="preserve"> REF _Ref192598927 \r \h </w:instrText>
            </w:r>
            <w:r w:rsidR="00C7637D">
              <w:rPr>
                <w:lang w:val="en-DK" w:eastAsia="zh-CN"/>
              </w:rPr>
            </w:r>
            <w:r w:rsidR="00C7637D">
              <w:rPr>
                <w:lang w:val="en-DK" w:eastAsia="zh-CN"/>
              </w:rPr>
              <w:fldChar w:fldCharType="separate"/>
            </w:r>
            <w:r w:rsidR="005C6635">
              <w:rPr>
                <w:lang w:val="en-DK" w:eastAsia="zh-CN"/>
              </w:rPr>
              <w:t>[8]</w:t>
            </w:r>
            <w:r w:rsidR="00C7637D">
              <w:rPr>
                <w:lang w:val="en-DK" w:eastAsia="zh-CN"/>
              </w:rPr>
              <w:fldChar w:fldCharType="end"/>
            </w:r>
            <w:r>
              <w:rPr>
                <w:rFonts w:eastAsia="SimSun"/>
                <w:lang w:val="en-DK" w:eastAsia="zh-CN"/>
              </w:rPr>
              <w:t>: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117"/>
            </w:tblGrid>
            <w:tr w:rsidR="00005D08" w14:paraId="46E0F295" w14:textId="77777777" w:rsidTr="00005D08">
              <w:trPr>
                <w:jc w:val="center"/>
              </w:trPr>
              <w:tc>
                <w:tcPr>
                  <w:tcW w:w="9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FC96FE" w14:textId="77777777" w:rsidR="00005D08" w:rsidRDefault="00005D08" w:rsidP="00005D08">
                  <w:pPr>
                    <w:pStyle w:val="Heading2"/>
                    <w:ind w:left="576" w:hanging="576"/>
                    <w:rPr>
                      <w:lang w:val="en-GB" w:eastAsia="x-none"/>
                    </w:rPr>
                  </w:pPr>
                  <w:r>
                    <w:lastRenderedPageBreak/>
                    <w:t>Baseline receiver: MMSE receiver</w:t>
                  </w:r>
                </w:p>
                <w:p w14:paraId="373952D5" w14:textId="77777777" w:rsidR="00005D08" w:rsidRDefault="00005D08" w:rsidP="00005D08">
                  <w:pPr>
                    <w:jc w:val="both"/>
                  </w:pPr>
                  <w:r>
                    <w:t>The MMSE receiver weight matrix is expressed as follow:</w:t>
                  </w:r>
                </w:p>
                <w:p w14:paraId="2D2B96F0" w14:textId="55E6F70A" w:rsidR="00005D08" w:rsidRDefault="00005D08" w:rsidP="00005D08">
                  <w:pPr>
                    <w:pStyle w:val="EQ"/>
                    <w:jc w:val="center"/>
                    <w:rPr>
                      <w:lang w:val="en-US"/>
                    </w:rPr>
                  </w:pPr>
                  <w:r>
                    <w:rPr>
                      <w:noProof/>
                      <w:position w:val="-14"/>
                      <w:lang w:val="en-US"/>
                      <w14:ligatures w14:val="none"/>
                    </w:rPr>
                    <w:drawing>
                      <wp:inline distT="0" distB="0" distL="0" distR="0" wp14:anchorId="56875565" wp14:editId="207F7CE4">
                        <wp:extent cx="1614805" cy="268605"/>
                        <wp:effectExtent l="0" t="0" r="4445" b="0"/>
                        <wp:docPr id="1329323485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4805" cy="268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val="en-US"/>
                    </w:rPr>
                    <w:t xml:space="preserve">, </w:t>
                  </w:r>
                  <w:r>
                    <w:rPr>
                      <w:position w:val="-10"/>
                      <w:sz w:val="21"/>
                      <w:szCs w:val="21"/>
                      <w:lang w:val="en-US"/>
                    </w:rPr>
                    <w:object w:dxaOrig="2620" w:dyaOrig="390" w14:anchorId="20E3D9B6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31.1pt;height:19.5pt" o:ole="">
                        <v:imagedata r:id="rId18" o:title=""/>
                      </v:shape>
                      <o:OLEObject Type="Embed" ProgID="Equation.DSMT4" ShapeID="_x0000_i1025" DrawAspect="Content" ObjectID="_1816772959" r:id="rId19"/>
                    </w:object>
                  </w:r>
                </w:p>
                <w:p w14:paraId="7C4A3BB1" w14:textId="62A4D3FB" w:rsidR="00005D08" w:rsidRDefault="00005D08" w:rsidP="00005D08">
                  <w:pPr>
                    <w:jc w:val="both"/>
                  </w:pPr>
                  <w:r>
                    <w:t xml:space="preserve">where </w:t>
                  </w:r>
                  <w:r>
                    <w:rPr>
                      <w:noProof/>
                      <w:position w:val="-14"/>
                    </w:rPr>
                    <w:drawing>
                      <wp:inline distT="0" distB="0" distL="0" distR="0" wp14:anchorId="6023E2AC" wp14:editId="1DD72B4C">
                        <wp:extent cx="532765" cy="268605"/>
                        <wp:effectExtent l="0" t="0" r="635" b="0"/>
                        <wp:docPr id="949728619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2765" cy="268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and </w:t>
                  </w:r>
                  <w:r>
                    <w:rPr>
                      <w:rFonts w:asciiTheme="minorHAnsi" w:hAnsiTheme="minorHAnsi"/>
                      <w:kern w:val="2"/>
                      <w:position w:val="-6"/>
                      <w:sz w:val="24"/>
                      <w:szCs w:val="24"/>
                      <w14:ligatures w14:val="standardContextual"/>
                    </w:rPr>
                    <w:object w:dxaOrig="330" w:dyaOrig="330" w14:anchorId="5BBBCC3B">
                      <v:shape id="_x0000_i1026" type="#_x0000_t75" style="width:16.5pt;height:16.5pt" o:ole="">
                        <v:imagedata r:id="rId20" o:title=""/>
                      </v:shape>
                      <o:OLEObject Type="Embed" ProgID="Equation.3" ShapeID="_x0000_i1026" DrawAspect="Content" ObjectID="_1816772960" r:id="rId21"/>
                    </w:object>
                  </w:r>
                  <w:r>
                    <w:t xml:space="preserve">denote the estimated channel matrix and noise power, respectively. </w:t>
                  </w:r>
                  <w:r>
                    <w:rPr>
                      <w:i/>
                    </w:rPr>
                    <w:t>P</w:t>
                  </w:r>
                  <w:r>
                    <w:rPr>
                      <w:vertAlign w:val="subscript"/>
                    </w:rPr>
                    <w:t>1</w:t>
                  </w:r>
                  <w:r>
                    <w:t xml:space="preserve"> is the transmission power of </w:t>
                  </w:r>
                  <w:r>
                    <w:rPr>
                      <w:lang w:eastAsia="zh-CN"/>
                    </w:rPr>
                    <w:t xml:space="preserve">UE scheduled by </w:t>
                  </w:r>
                  <w:r>
                    <w:t xml:space="preserve">the serving cell and is equal to </w:t>
                  </w: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4E96D4EA" wp14:editId="3966333A">
                        <wp:extent cx="838835" cy="230505"/>
                        <wp:effectExtent l="0" t="0" r="0" b="0"/>
                        <wp:docPr id="2076156456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835" cy="2305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.</w:t>
                  </w:r>
                </w:p>
              </w:tc>
            </w:tr>
          </w:tbl>
          <w:p w14:paraId="2B236A75" w14:textId="77777777" w:rsidR="008A6B90" w:rsidRDefault="008A6B90" w:rsidP="005C1CE0"/>
        </w:tc>
      </w:tr>
    </w:tbl>
    <w:p w14:paraId="32836EB8" w14:textId="6EA2FD51" w:rsidR="005C1CE0" w:rsidRDefault="007C528C" w:rsidP="00604E9C">
      <w:pPr>
        <w:pStyle w:val="RAN4H2"/>
      </w:pPr>
      <w:r>
        <w:lastRenderedPageBreak/>
        <w:t xml:space="preserve"> </w:t>
      </w:r>
      <w:r w:rsidR="00604E9C">
        <w:t>Interference Modeling</w:t>
      </w:r>
    </w:p>
    <w:p w14:paraId="2223A64B" w14:textId="729FD692" w:rsidR="00604E9C" w:rsidRDefault="00B75893" w:rsidP="00604E9C">
      <w:r>
        <w:t>As stated i</w:t>
      </w:r>
      <w:r w:rsidR="00604E9C">
        <w:t xml:space="preserve">n </w:t>
      </w:r>
      <w:r w:rsidR="00604E9C">
        <w:fldChar w:fldCharType="begin"/>
      </w:r>
      <w:r w:rsidR="00604E9C">
        <w:instrText xml:space="preserve"> REF _Ref185294832 \r \h </w:instrText>
      </w:r>
      <w:r w:rsidR="00604E9C">
        <w:fldChar w:fldCharType="separate"/>
      </w:r>
      <w:r w:rsidR="005C6635">
        <w:t>[3]</w:t>
      </w:r>
      <w:r w:rsidR="00604E9C">
        <w:fldChar w:fldCharType="end"/>
      </w:r>
      <w:r w:rsidR="00F24699">
        <w:t>,</w:t>
      </w:r>
      <w:r w:rsidR="005965CB">
        <w:t xml:space="preserve"> </w:t>
      </w:r>
      <w:r>
        <w:t>t</w:t>
      </w:r>
      <w:r w:rsidR="00E26B40">
        <w:t xml:space="preserve">he </w:t>
      </w:r>
      <w:r w:rsidR="005965CB">
        <w:t>INR (Interference</w:t>
      </w:r>
      <w:r w:rsidR="00345352">
        <w:t xml:space="preserve">-to-Noise Ratio) is </w:t>
      </w:r>
      <w:r w:rsidR="00CA57F8">
        <w:t xml:space="preserve">now </w:t>
      </w:r>
      <w:r w:rsidR="00345352">
        <w:t>used</w:t>
      </w:r>
      <w:r w:rsidR="002073D2">
        <w:t xml:space="preserve"> </w:t>
      </w:r>
      <w:r w:rsidR="00190EE8">
        <w:t xml:space="preserve">instead of </w:t>
      </w:r>
      <w:r w:rsidR="002073D2">
        <w:t xml:space="preserve">the DIP (Dominant Interference Proportion) </w:t>
      </w:r>
      <w:r w:rsidR="004E3849">
        <w:t xml:space="preserve">as in LTE. </w:t>
      </w:r>
      <w:r w:rsidR="004E55A4">
        <w:t>Nonetheless, t</w:t>
      </w:r>
      <w:r w:rsidR="004E3849">
        <w:t xml:space="preserve">he </w:t>
      </w:r>
      <w:r w:rsidR="004E55A4">
        <w:t xml:space="preserve">values of the </w:t>
      </w:r>
      <w:r w:rsidR="004E3849">
        <w:t xml:space="preserve">INR themselves </w:t>
      </w:r>
      <w:r w:rsidR="00AC1604">
        <w:t>are</w:t>
      </w:r>
      <w:r w:rsidR="00A803B6">
        <w:t xml:space="preserve"> derived </w:t>
      </w:r>
      <w:r w:rsidR="004E3849">
        <w:t xml:space="preserve">from </w:t>
      </w:r>
      <w:r w:rsidR="00A803B6">
        <w:t>the</w:t>
      </w:r>
      <w:r w:rsidR="00D557D3">
        <w:t xml:space="preserve">ir corresponding </w:t>
      </w:r>
      <w:r w:rsidR="00A803B6">
        <w:t xml:space="preserve">DIP </w:t>
      </w:r>
      <w:r w:rsidR="00CA57F8">
        <w:t xml:space="preserve">values </w:t>
      </w:r>
      <w:r w:rsidR="002073D2">
        <w:t>from LTE</w:t>
      </w:r>
      <w:r w:rsidR="00CA57F8">
        <w:t xml:space="preserve"> </w:t>
      </w:r>
      <w:r w:rsidR="00671324">
        <w:t>in</w:t>
      </w:r>
      <w:r w:rsidR="001E288B">
        <w:t xml:space="preserve"> </w:t>
      </w:r>
      <w:r w:rsidR="00722AFC">
        <w:fldChar w:fldCharType="begin"/>
      </w:r>
      <w:r w:rsidR="00722AFC">
        <w:instrText xml:space="preserve"> REF _Ref192598927 \r \h </w:instrText>
      </w:r>
      <w:r w:rsidR="00722AFC">
        <w:fldChar w:fldCharType="separate"/>
      </w:r>
      <w:r w:rsidR="005C6635">
        <w:t>[8]</w:t>
      </w:r>
      <w:r w:rsidR="00722AFC">
        <w:fldChar w:fldCharType="end"/>
      </w:r>
      <w:r w:rsidR="00622F35">
        <w:t>. T</w:t>
      </w:r>
      <w:r w:rsidR="002D232B">
        <w:t>hey are</w:t>
      </w:r>
      <w:r w:rsidR="00555712">
        <w:t xml:space="preserve"> tabulated in </w:t>
      </w:r>
      <w:r w:rsidR="00555712">
        <w:fldChar w:fldCharType="begin"/>
      </w:r>
      <w:r w:rsidR="00555712">
        <w:instrText xml:space="preserve"> REF _Ref185294832 \r \h </w:instrText>
      </w:r>
      <w:r w:rsidR="00555712">
        <w:fldChar w:fldCharType="separate"/>
      </w:r>
      <w:r w:rsidR="005C6635">
        <w:t>[3]</w:t>
      </w:r>
      <w:r w:rsidR="00555712">
        <w:fldChar w:fldCharType="end"/>
      </w:r>
      <w:r w:rsidR="00671324">
        <w:t xml:space="preserve"> </w:t>
      </w:r>
      <w:r w:rsidR="00CA57F8">
        <w:t>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779A3" w14:paraId="56E7B707" w14:textId="77777777" w:rsidTr="008779A3">
        <w:tc>
          <w:tcPr>
            <w:tcW w:w="9617" w:type="dxa"/>
          </w:tcPr>
          <w:p w14:paraId="69333011" w14:textId="7E566FDF" w:rsidR="008779A3" w:rsidRDefault="008779A3" w:rsidP="00214598">
            <w:pPr>
              <w:pStyle w:val="ListParagraph"/>
              <w:numPr>
                <w:ilvl w:val="0"/>
                <w:numId w:val="11"/>
              </w:numPr>
              <w:snapToGrid w:val="0"/>
              <w:spacing w:before="60" w:after="60" w:line="276" w:lineRule="auto"/>
              <w:contextualSpacing w:val="0"/>
              <w:rPr>
                <w:rFonts w:eastAsiaTheme="minorEastAsia"/>
                <w:lang w:val="en-DK" w:eastAsia="zh-CN"/>
              </w:rPr>
            </w:pPr>
            <w:r>
              <w:rPr>
                <w:rFonts w:eastAsiaTheme="minorEastAsia"/>
                <w:lang w:val="en-DK" w:eastAsia="zh-CN"/>
              </w:rPr>
              <w:t>Cases for link level evaluations based on the legacy LTE profile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391"/>
            </w:tblGrid>
            <w:tr w:rsidR="008779A3" w14:paraId="57236568" w14:textId="77777777" w:rsidTr="008779A3">
              <w:tc>
                <w:tcPr>
                  <w:tcW w:w="10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tbl>
                  <w:tblPr>
                    <w:tblW w:w="6039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2207"/>
                    <w:gridCol w:w="1806"/>
                    <w:gridCol w:w="2026"/>
                  </w:tblGrid>
                  <w:tr w:rsidR="008779A3" w14:paraId="2B3860CC" w14:textId="77777777" w:rsidTr="00634E55">
                    <w:trPr>
                      <w:jc w:val="center"/>
                    </w:trPr>
                    <w:tc>
                      <w:tcPr>
                        <w:tcW w:w="22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BC7F050" w14:textId="77777777" w:rsidR="008779A3" w:rsidRDefault="008779A3" w:rsidP="008779A3">
                        <w:pPr>
                          <w:pStyle w:val="TAH"/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</w:pPr>
                        <w:r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  <w:t>Scenario</w:t>
                        </w:r>
                      </w:p>
                    </w:tc>
                    <w:tc>
                      <w:tcPr>
                        <w:tcW w:w="180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705B1BBB" w14:textId="77777777" w:rsidR="008779A3" w:rsidRDefault="008779A3" w:rsidP="008779A3">
                        <w:pPr>
                          <w:pStyle w:val="TAH"/>
                          <w:rPr>
                            <w:rFonts w:ascii="Times New Roman" w:hAnsi="Times New Roman"/>
                            <w:lang w:val="en-US"/>
                          </w:rPr>
                        </w:pPr>
                        <w:r>
                          <w:rPr>
                            <w:rFonts w:ascii="Times New Roman" w:hAnsi="Times New Roman"/>
                            <w:lang w:val="en-US"/>
                          </w:rPr>
                          <w:t>(DIP1, DIP2) dB</w:t>
                        </w:r>
                      </w:p>
                    </w:tc>
                    <w:tc>
                      <w:tcPr>
                        <w:tcW w:w="20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7243B9B6" w14:textId="77777777" w:rsidR="008779A3" w:rsidRDefault="008779A3" w:rsidP="008779A3">
                        <w:pPr>
                          <w:pStyle w:val="TAH"/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</w:pPr>
                        <w:r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  <w:t>Transferred (INR1, INR2) dB</w:t>
                        </w:r>
                      </w:p>
                    </w:tc>
                  </w:tr>
                  <w:tr w:rsidR="008779A3" w14:paraId="3F317A39" w14:textId="77777777" w:rsidTr="00634E55">
                    <w:trPr>
                      <w:jc w:val="center"/>
                    </w:trPr>
                    <w:tc>
                      <w:tcPr>
                        <w:tcW w:w="22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CE63852" w14:textId="77777777" w:rsidR="008779A3" w:rsidRDefault="008779A3" w:rsidP="008779A3">
                        <w:pPr>
                          <w:pStyle w:val="TAC"/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</w:pPr>
                        <w:r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  <w:t>HetNet with 1 interferer</w:t>
                        </w:r>
                      </w:p>
                    </w:tc>
                    <w:tc>
                      <w:tcPr>
                        <w:tcW w:w="180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70B5CD6" w14:textId="77777777" w:rsidR="008779A3" w:rsidRDefault="008779A3" w:rsidP="008779A3">
                        <w:pPr>
                          <w:pStyle w:val="TAC"/>
                          <w:rPr>
                            <w:rFonts w:ascii="Times New Roman" w:hAnsi="Times New Roman"/>
                            <w:lang w:val="en-US"/>
                          </w:rPr>
                        </w:pPr>
                        <w:r>
                          <w:rPr>
                            <w:rFonts w:ascii="Times New Roman" w:hAnsi="Times New Roman"/>
                            <w:lang w:val="en-US"/>
                          </w:rPr>
                          <w:t>(-0,43, N/A)</w:t>
                        </w:r>
                      </w:p>
                    </w:tc>
                    <w:tc>
                      <w:tcPr>
                        <w:tcW w:w="20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9F53651" w14:textId="77777777" w:rsidR="008779A3" w:rsidRDefault="008779A3" w:rsidP="008779A3">
                        <w:pPr>
                          <w:pStyle w:val="TAC"/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</w:pPr>
                        <w:r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  <w:t>(9.82, N/A)</w:t>
                        </w:r>
                      </w:p>
                    </w:tc>
                  </w:tr>
                  <w:tr w:rsidR="008779A3" w14:paraId="2CB96B7D" w14:textId="77777777" w:rsidTr="00634E55">
                    <w:trPr>
                      <w:trHeight w:val="423"/>
                      <w:jc w:val="center"/>
                    </w:trPr>
                    <w:tc>
                      <w:tcPr>
                        <w:tcW w:w="2207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82AAA68" w14:textId="77777777" w:rsidR="008779A3" w:rsidRDefault="008779A3" w:rsidP="008779A3">
                        <w:pPr>
                          <w:pStyle w:val="TAC"/>
                          <w:rPr>
                            <w:rFonts w:ascii="Times New Roman" w:hAnsi="Times New Roman"/>
                            <w:lang w:val="en-US"/>
                          </w:rPr>
                        </w:pPr>
                        <w:r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  <w:t>HetNet with 2 interferers</w:t>
                        </w:r>
                      </w:p>
                    </w:tc>
                    <w:tc>
                      <w:tcPr>
                        <w:tcW w:w="1806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7D83F7B" w14:textId="77777777" w:rsidR="008779A3" w:rsidRDefault="008779A3" w:rsidP="008779A3">
                        <w:pPr>
                          <w:pStyle w:val="TAC"/>
                          <w:rPr>
                            <w:rFonts w:ascii="Times New Roman" w:hAnsi="Times New Roman"/>
                            <w:lang w:val="en-US"/>
                          </w:rPr>
                        </w:pPr>
                        <w:r>
                          <w:rPr>
                            <w:rFonts w:ascii="Times New Roman" w:hAnsi="Times New Roman"/>
                            <w:lang w:val="en-US"/>
                          </w:rPr>
                          <w:t>(-0,43, -13,78)</w:t>
                        </w:r>
                      </w:p>
                    </w:tc>
                    <w:tc>
                      <w:tcPr>
                        <w:tcW w:w="2026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E083A82" w14:textId="77777777" w:rsidR="008779A3" w:rsidRDefault="008779A3" w:rsidP="008779A3">
                        <w:pPr>
                          <w:pStyle w:val="TAC"/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</w:pPr>
                        <w:r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  <w:t>(12.38, -0.97)</w:t>
                        </w:r>
                      </w:p>
                    </w:tc>
                  </w:tr>
                  <w:tr w:rsidR="00634E55" w14:paraId="7AD32717" w14:textId="77777777" w:rsidTr="00634E55">
                    <w:trPr>
                      <w:trHeight w:val="423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05D6137" w14:textId="77777777" w:rsidR="00634E55" w:rsidRDefault="00634E55" w:rsidP="008779A3">
                        <w:pPr>
                          <w:spacing w:after="0" w:line="240" w:lineRule="auto"/>
                          <w:rPr>
                            <w:kern w:val="2"/>
                            <w:sz w:val="18"/>
                            <w:szCs w:val="24"/>
                            <w14:ligatures w14:val="standardContextual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9676DC4" w14:textId="77777777" w:rsidR="00634E55" w:rsidRDefault="00634E55" w:rsidP="008779A3">
                        <w:pPr>
                          <w:spacing w:after="0" w:line="240" w:lineRule="auto"/>
                          <w:rPr>
                            <w:kern w:val="2"/>
                            <w:sz w:val="18"/>
                            <w:szCs w:val="24"/>
                            <w14:ligatures w14:val="standardContextual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FEB02E6" w14:textId="77777777" w:rsidR="00634E55" w:rsidRDefault="00634E55" w:rsidP="008779A3">
                        <w:pPr>
                          <w:spacing w:after="0" w:line="240" w:lineRule="auto"/>
                          <w:rPr>
                            <w:rFonts w:eastAsiaTheme="minorEastAsia"/>
                            <w:kern w:val="2"/>
                            <w:sz w:val="18"/>
                            <w:szCs w:val="24"/>
                            <w:lang w:eastAsia="zh-CN"/>
                            <w14:ligatures w14:val="standardContextual"/>
                          </w:rPr>
                        </w:pPr>
                      </w:p>
                    </w:tc>
                  </w:tr>
                  <w:tr w:rsidR="00634E55" w14:paraId="11D24788" w14:textId="77777777" w:rsidTr="00634E55">
                    <w:trPr>
                      <w:trHeight w:val="423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18F9BEA" w14:textId="77777777" w:rsidR="00634E55" w:rsidRDefault="00634E55" w:rsidP="008779A3">
                        <w:pPr>
                          <w:spacing w:after="0" w:line="240" w:lineRule="auto"/>
                          <w:rPr>
                            <w:kern w:val="2"/>
                            <w:sz w:val="18"/>
                            <w:szCs w:val="24"/>
                            <w14:ligatures w14:val="standardContextual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D5D0B8A" w14:textId="77777777" w:rsidR="00634E55" w:rsidRDefault="00634E55" w:rsidP="008779A3">
                        <w:pPr>
                          <w:spacing w:after="0" w:line="240" w:lineRule="auto"/>
                          <w:rPr>
                            <w:kern w:val="2"/>
                            <w:sz w:val="18"/>
                            <w:szCs w:val="24"/>
                            <w14:ligatures w14:val="standardContextual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5909B6E" w14:textId="77777777" w:rsidR="00634E55" w:rsidRDefault="00634E55" w:rsidP="008779A3">
                        <w:pPr>
                          <w:spacing w:after="0" w:line="240" w:lineRule="auto"/>
                          <w:rPr>
                            <w:rFonts w:eastAsiaTheme="minorEastAsia"/>
                            <w:kern w:val="2"/>
                            <w:sz w:val="18"/>
                            <w:szCs w:val="24"/>
                            <w:lang w:eastAsia="zh-CN"/>
                            <w14:ligatures w14:val="standardContextual"/>
                          </w:rPr>
                        </w:pPr>
                      </w:p>
                    </w:tc>
                  </w:tr>
                  <w:tr w:rsidR="00634E55" w14:paraId="51A97ED7" w14:textId="77777777" w:rsidTr="00634E55">
                    <w:trPr>
                      <w:jc w:val="center"/>
                    </w:trPr>
                    <w:tc>
                      <w:tcPr>
                        <w:tcW w:w="22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B0EEDD1" w14:textId="77777777" w:rsidR="00634E55" w:rsidRDefault="00634E55" w:rsidP="008779A3">
                        <w:pPr>
                          <w:pStyle w:val="TAC"/>
                          <w:rPr>
                            <w:rFonts w:ascii="Times New Roman" w:hAnsi="Times New Roman"/>
                            <w:szCs w:val="24"/>
                            <w:lang w:val="en-US"/>
                          </w:rPr>
                        </w:pPr>
                        <w:r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  <w:t>HomNet with 1 interferer</w:t>
                        </w:r>
                      </w:p>
                    </w:tc>
                    <w:tc>
                      <w:tcPr>
                        <w:tcW w:w="180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6C65AB9" w14:textId="77777777" w:rsidR="00634E55" w:rsidRDefault="00634E55" w:rsidP="008779A3">
                        <w:pPr>
                          <w:pStyle w:val="TAC"/>
                          <w:rPr>
                            <w:rFonts w:ascii="Times New Roman" w:hAnsi="Times New Roman"/>
                            <w:lang w:val="en-US"/>
                          </w:rPr>
                        </w:pPr>
                        <w:r>
                          <w:rPr>
                            <w:rFonts w:ascii="Times New Roman" w:hAnsi="Times New Roman"/>
                            <w:lang w:val="en-US"/>
                          </w:rPr>
                          <w:t>(-1,11, N/A)</w:t>
                        </w:r>
                      </w:p>
                    </w:tc>
                    <w:tc>
                      <w:tcPr>
                        <w:tcW w:w="20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2931EFB" w14:textId="77777777" w:rsidR="00634E55" w:rsidRDefault="00634E55" w:rsidP="008779A3">
                        <w:pPr>
                          <w:pStyle w:val="TAC"/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</w:pPr>
                        <w:r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  <w:t>(5.35, N/A)</w:t>
                        </w:r>
                      </w:p>
                    </w:tc>
                  </w:tr>
                  <w:tr w:rsidR="00634E55" w14:paraId="17DC1DB2" w14:textId="77777777" w:rsidTr="00634E55">
                    <w:trPr>
                      <w:trHeight w:val="423"/>
                      <w:jc w:val="center"/>
                    </w:trPr>
                    <w:tc>
                      <w:tcPr>
                        <w:tcW w:w="2207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E73CDE7" w14:textId="77777777" w:rsidR="00634E55" w:rsidRDefault="00634E55" w:rsidP="008779A3">
                        <w:pPr>
                          <w:pStyle w:val="TAC"/>
                          <w:rPr>
                            <w:rFonts w:ascii="Times New Roman" w:hAnsi="Times New Roman"/>
                            <w:lang w:val="en-US"/>
                          </w:rPr>
                        </w:pPr>
                        <w:r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  <w:t>HomNet with 2 interferers</w:t>
                        </w:r>
                      </w:p>
                    </w:tc>
                    <w:tc>
                      <w:tcPr>
                        <w:tcW w:w="1806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BAF01EA" w14:textId="77777777" w:rsidR="00634E55" w:rsidRDefault="00634E55" w:rsidP="008779A3">
                        <w:pPr>
                          <w:pStyle w:val="TAC"/>
                          <w:rPr>
                            <w:rFonts w:ascii="Times New Roman" w:hAnsi="Times New Roman"/>
                            <w:lang w:val="en-US"/>
                          </w:rPr>
                        </w:pPr>
                        <w:r>
                          <w:rPr>
                            <w:rFonts w:ascii="Times New Roman" w:hAnsi="Times New Roman"/>
                            <w:lang w:val="en-US"/>
                          </w:rPr>
                          <w:t>(-1,11, -10,91)</w:t>
                        </w:r>
                      </w:p>
                    </w:tc>
                    <w:tc>
                      <w:tcPr>
                        <w:tcW w:w="2026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3E95689" w14:textId="77777777" w:rsidR="00634E55" w:rsidRDefault="00634E55" w:rsidP="008779A3">
                        <w:pPr>
                          <w:pStyle w:val="TAC"/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</w:pPr>
                        <w:r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  <w:t>(7.28, -2.52)</w:t>
                        </w:r>
                      </w:p>
                    </w:tc>
                  </w:tr>
                  <w:tr w:rsidR="00634E55" w14:paraId="39D42E4A" w14:textId="77777777" w:rsidTr="00634E55">
                    <w:trPr>
                      <w:trHeight w:val="423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26BFC78" w14:textId="77777777" w:rsidR="00634E55" w:rsidRDefault="00634E55" w:rsidP="008779A3">
                        <w:pPr>
                          <w:spacing w:after="0" w:line="240" w:lineRule="auto"/>
                          <w:rPr>
                            <w:kern w:val="2"/>
                            <w:sz w:val="18"/>
                            <w:szCs w:val="24"/>
                            <w14:ligatures w14:val="standardContextual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3C17A63" w14:textId="77777777" w:rsidR="00634E55" w:rsidRDefault="00634E55" w:rsidP="008779A3">
                        <w:pPr>
                          <w:spacing w:after="0" w:line="240" w:lineRule="auto"/>
                          <w:rPr>
                            <w:kern w:val="2"/>
                            <w:sz w:val="18"/>
                            <w:szCs w:val="24"/>
                            <w14:ligatures w14:val="standardContextual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080E5EF" w14:textId="77777777" w:rsidR="00634E55" w:rsidRDefault="00634E55" w:rsidP="008779A3">
                        <w:pPr>
                          <w:spacing w:after="0" w:line="240" w:lineRule="auto"/>
                          <w:rPr>
                            <w:rFonts w:eastAsiaTheme="minorEastAsia"/>
                            <w:kern w:val="2"/>
                            <w:sz w:val="18"/>
                            <w:szCs w:val="24"/>
                            <w:lang w:eastAsia="zh-CN"/>
                            <w14:ligatures w14:val="standardContextual"/>
                          </w:rPr>
                        </w:pPr>
                      </w:p>
                    </w:tc>
                  </w:tr>
                  <w:tr w:rsidR="00634E55" w14:paraId="264C9DE9" w14:textId="77777777" w:rsidTr="00634E55">
                    <w:trPr>
                      <w:trHeight w:val="423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C00A932" w14:textId="77777777" w:rsidR="00634E55" w:rsidRDefault="00634E55" w:rsidP="008779A3">
                        <w:pPr>
                          <w:spacing w:after="0" w:line="240" w:lineRule="auto"/>
                          <w:rPr>
                            <w:kern w:val="2"/>
                            <w:sz w:val="18"/>
                            <w:szCs w:val="24"/>
                            <w14:ligatures w14:val="standardContextual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067B49C" w14:textId="77777777" w:rsidR="00634E55" w:rsidRDefault="00634E55" w:rsidP="008779A3">
                        <w:pPr>
                          <w:spacing w:after="0" w:line="240" w:lineRule="auto"/>
                          <w:rPr>
                            <w:kern w:val="2"/>
                            <w:sz w:val="18"/>
                            <w:szCs w:val="24"/>
                            <w14:ligatures w14:val="standardContextual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588AF86" w14:textId="77777777" w:rsidR="00634E55" w:rsidRDefault="00634E55" w:rsidP="008779A3">
                        <w:pPr>
                          <w:spacing w:after="0" w:line="240" w:lineRule="auto"/>
                          <w:rPr>
                            <w:rFonts w:eastAsiaTheme="minorEastAsia"/>
                            <w:kern w:val="2"/>
                            <w:sz w:val="18"/>
                            <w:szCs w:val="24"/>
                            <w:lang w:eastAsia="zh-CN"/>
                            <w14:ligatures w14:val="standardContextual"/>
                          </w:rPr>
                        </w:pPr>
                      </w:p>
                    </w:tc>
                  </w:tr>
                </w:tbl>
                <w:p w14:paraId="6452CA2F" w14:textId="77777777" w:rsidR="008779A3" w:rsidRDefault="008779A3" w:rsidP="008779A3">
                  <w:pPr>
                    <w:widowControl w:val="0"/>
                    <w:tabs>
                      <w:tab w:val="left" w:pos="484"/>
                      <w:tab w:val="left" w:pos="709"/>
                      <w:tab w:val="left" w:pos="1440"/>
                      <w:tab w:val="left" w:pos="1701"/>
                    </w:tabs>
                    <w:snapToGrid w:val="0"/>
                    <w:spacing w:before="60" w:after="60"/>
                    <w:rPr>
                      <w:rFonts w:asciiTheme="minorHAnsi" w:eastAsiaTheme="minorEastAsia" w:hAnsiTheme="minorHAnsi"/>
                      <w:kern w:val="2"/>
                      <w:sz w:val="24"/>
                      <w:szCs w:val="24"/>
                      <w:lang w:eastAsia="zh-CN"/>
                      <w14:ligatures w14:val="standardContextual"/>
                    </w:rPr>
                  </w:pPr>
                </w:p>
              </w:tc>
            </w:tr>
          </w:tbl>
          <w:p w14:paraId="20C594BC" w14:textId="77777777" w:rsidR="008779A3" w:rsidRDefault="008779A3" w:rsidP="00604E9C"/>
        </w:tc>
      </w:tr>
    </w:tbl>
    <w:p w14:paraId="48342F55" w14:textId="77777777" w:rsidR="00CA57F8" w:rsidRDefault="00CA57F8" w:rsidP="00604E9C"/>
    <w:p w14:paraId="6DF5DC07" w14:textId="7C012AF7" w:rsidR="00982CC6" w:rsidRDefault="00982CC6" w:rsidP="00982CC6">
      <w:pPr>
        <w:pStyle w:val="RAN4H2"/>
      </w:pPr>
      <w:r>
        <w:t xml:space="preserve">Other </w:t>
      </w:r>
      <w:r w:rsidR="00795020">
        <w:t>Parameters</w:t>
      </w:r>
    </w:p>
    <w:p w14:paraId="74109DBA" w14:textId="1D8BFF8D" w:rsidR="00795020" w:rsidRDefault="00795020" w:rsidP="00795020">
      <w:r>
        <w:t xml:space="preserve">The following parameters have been </w:t>
      </w:r>
      <w:r w:rsidR="00843E68">
        <w:t xml:space="preserve">agreed in </w:t>
      </w:r>
      <w:r w:rsidR="00843E68">
        <w:fldChar w:fldCharType="begin"/>
      </w:r>
      <w:r w:rsidR="00843E68">
        <w:instrText xml:space="preserve"> REF _Ref185294832 \r \h </w:instrText>
      </w:r>
      <w:r w:rsidR="00843E68">
        <w:fldChar w:fldCharType="separate"/>
      </w:r>
      <w:r w:rsidR="005C6635">
        <w:t>[3]</w:t>
      </w:r>
      <w:r w:rsidR="00843E68">
        <w:fldChar w:fldCharType="end"/>
      </w:r>
      <w:r w:rsidR="00A14F6D">
        <w:t>,</w:t>
      </w:r>
      <w:r w:rsidR="00843E68">
        <w:t xml:space="preserve"> </w:t>
      </w:r>
      <w:r w:rsidR="00843E68">
        <w:fldChar w:fldCharType="begin"/>
      </w:r>
      <w:r w:rsidR="00843E68">
        <w:instrText xml:space="preserve"> REF _Ref185294851 \r \h </w:instrText>
      </w:r>
      <w:r w:rsidR="00843E68">
        <w:fldChar w:fldCharType="separate"/>
      </w:r>
      <w:r w:rsidR="005C6635">
        <w:t>[4]</w:t>
      </w:r>
      <w:r w:rsidR="00843E68">
        <w:fldChar w:fldCharType="end"/>
      </w:r>
      <w:r w:rsidR="00041BEA">
        <w:t>,</w:t>
      </w:r>
      <w:r w:rsidR="00F23A1F">
        <w:t xml:space="preserve"> </w:t>
      </w:r>
      <w:r w:rsidR="00F23A1F">
        <w:fldChar w:fldCharType="begin"/>
      </w:r>
      <w:r w:rsidR="00F23A1F">
        <w:instrText xml:space="preserve"> REF _Ref191459049 \r \h </w:instrText>
      </w:r>
      <w:r w:rsidR="00F23A1F">
        <w:fldChar w:fldCharType="separate"/>
      </w:r>
      <w:r w:rsidR="005C6635">
        <w:t>[1]</w:t>
      </w:r>
      <w:r w:rsidR="00F23A1F">
        <w:fldChar w:fldCharType="end"/>
      </w:r>
      <w:r w:rsidR="00F23A1F">
        <w:t xml:space="preserve"> and</w:t>
      </w:r>
      <w:r w:rsidR="00041BEA">
        <w:t xml:space="preserve"> </w:t>
      </w:r>
      <w:r w:rsidR="00041BEA">
        <w:fldChar w:fldCharType="begin"/>
      </w:r>
      <w:r w:rsidR="00041BEA">
        <w:instrText xml:space="preserve"> REF _Ref196903452 \r \h </w:instrText>
      </w:r>
      <w:r w:rsidR="00041BEA">
        <w:fldChar w:fldCharType="separate"/>
      </w:r>
      <w:r w:rsidR="005C6635">
        <w:t>[5]</w:t>
      </w:r>
      <w:r w:rsidR="00041BEA">
        <w:fldChar w:fldCharType="end"/>
      </w:r>
      <w:r w:rsidR="00843E68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E2F84" w14:paraId="26007385" w14:textId="77777777" w:rsidTr="000E2F84">
        <w:tc>
          <w:tcPr>
            <w:tcW w:w="9617" w:type="dxa"/>
          </w:tcPr>
          <w:p w14:paraId="0770B05B" w14:textId="0C2521AD" w:rsidR="00815098" w:rsidRDefault="00815098" w:rsidP="00815098">
            <w:pPr>
              <w:rPr>
                <w:b/>
                <w:u w:val="single"/>
                <w:lang w:val="en-DK"/>
              </w:rPr>
            </w:pPr>
            <w:r>
              <w:rPr>
                <w:b/>
                <w:u w:val="single"/>
                <w:lang w:val="en-DK"/>
              </w:rPr>
              <w:t>DMRS configuration</w:t>
            </w:r>
            <w:r w:rsidR="008D46DF" w:rsidRPr="008D46DF">
              <w:rPr>
                <w:bCs/>
                <w:lang w:val="en-DK"/>
              </w:rPr>
              <w:t xml:space="preserve"> </w:t>
            </w:r>
          </w:p>
          <w:p w14:paraId="4890BE91" w14:textId="4CE3CB02" w:rsidR="00433302" w:rsidRDefault="00815098" w:rsidP="00214598">
            <w:pPr>
              <w:widowControl w:val="0"/>
              <w:numPr>
                <w:ilvl w:val="1"/>
                <w:numId w:val="1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ind w:leftChars="213" w:left="709" w:hanging="283"/>
              <w:rPr>
                <w:lang w:val="en-DK" w:eastAsia="zh-CN"/>
              </w:rPr>
            </w:pPr>
            <w:r w:rsidRPr="009056C8">
              <w:rPr>
                <w:lang w:val="en-DK" w:eastAsia="zh-CN"/>
              </w:rPr>
              <w:t>Cover DMRS configuration type 1</w:t>
            </w:r>
            <w:r>
              <w:rPr>
                <w:lang w:val="en-DK" w:eastAsia="zh-CN"/>
              </w:rPr>
              <w:t>.</w:t>
            </w:r>
            <w:r w:rsidR="00922446">
              <w:rPr>
                <w:lang w:val="en-DK" w:eastAsia="zh-CN"/>
              </w:rPr>
              <w:fldChar w:fldCharType="begin"/>
            </w:r>
            <w:r w:rsidR="00922446">
              <w:rPr>
                <w:lang w:val="en-DK" w:eastAsia="zh-CN"/>
              </w:rPr>
              <w:instrText xml:space="preserve"> REF _Ref185294832 \r \h </w:instrText>
            </w:r>
            <w:r w:rsidR="00922446">
              <w:rPr>
                <w:lang w:val="en-DK" w:eastAsia="zh-CN"/>
              </w:rPr>
            </w:r>
            <w:r w:rsidR="00922446">
              <w:rPr>
                <w:lang w:val="en-DK" w:eastAsia="zh-CN"/>
              </w:rPr>
              <w:fldChar w:fldCharType="separate"/>
            </w:r>
            <w:r w:rsidR="005C6635">
              <w:rPr>
                <w:lang w:val="en-DK" w:eastAsia="zh-CN"/>
              </w:rPr>
              <w:t>[3]</w:t>
            </w:r>
            <w:r w:rsidR="00922446">
              <w:rPr>
                <w:lang w:val="en-DK" w:eastAsia="zh-CN"/>
              </w:rPr>
              <w:fldChar w:fldCharType="end"/>
            </w:r>
          </w:p>
          <w:p w14:paraId="092A3DFF" w14:textId="62218A89" w:rsidR="00815098" w:rsidRDefault="00583873" w:rsidP="00214598">
            <w:pPr>
              <w:widowControl w:val="0"/>
              <w:numPr>
                <w:ilvl w:val="1"/>
                <w:numId w:val="1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ind w:leftChars="213" w:left="709" w:hanging="283"/>
              <w:rPr>
                <w:lang w:val="en-DK" w:eastAsia="zh-CN"/>
              </w:rPr>
            </w:pPr>
            <w:r w:rsidRPr="00583873">
              <w:rPr>
                <w:lang w:val="en-DK" w:eastAsia="zh-CN"/>
              </w:rPr>
              <w:t xml:space="preserve">Not to consider </w:t>
            </w:r>
            <w:r w:rsidR="00815098">
              <w:rPr>
                <w:lang w:val="en-DK" w:eastAsia="zh-CN"/>
              </w:rPr>
              <w:t>DMRS configuration type 2.</w:t>
            </w:r>
            <w:r w:rsidR="00922446">
              <w:rPr>
                <w:lang w:val="en-DK" w:eastAsia="zh-CN"/>
              </w:rPr>
              <w:fldChar w:fldCharType="begin"/>
            </w:r>
            <w:r w:rsidR="00922446">
              <w:rPr>
                <w:lang w:val="en-DK" w:eastAsia="zh-CN"/>
              </w:rPr>
              <w:instrText xml:space="preserve"> REF _Ref191459049 \r \h </w:instrText>
            </w:r>
            <w:r w:rsidR="00922446">
              <w:rPr>
                <w:lang w:val="en-DK" w:eastAsia="zh-CN"/>
              </w:rPr>
            </w:r>
            <w:r w:rsidR="00922446">
              <w:rPr>
                <w:lang w:val="en-DK" w:eastAsia="zh-CN"/>
              </w:rPr>
              <w:fldChar w:fldCharType="separate"/>
            </w:r>
            <w:r w:rsidR="005C6635">
              <w:rPr>
                <w:lang w:val="en-DK" w:eastAsia="zh-CN"/>
              </w:rPr>
              <w:t>[1]</w:t>
            </w:r>
            <w:r w:rsidR="00922446">
              <w:rPr>
                <w:lang w:val="en-DK" w:eastAsia="zh-CN"/>
              </w:rPr>
              <w:fldChar w:fldCharType="end"/>
            </w:r>
          </w:p>
          <w:p w14:paraId="3499162F" w14:textId="35510AC0" w:rsidR="00815098" w:rsidRDefault="00815098" w:rsidP="00214598">
            <w:pPr>
              <w:widowControl w:val="0"/>
              <w:numPr>
                <w:ilvl w:val="1"/>
                <w:numId w:val="1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ind w:leftChars="213" w:left="709" w:hanging="283"/>
              <w:rPr>
                <w:lang w:val="en-DK" w:eastAsia="zh-CN"/>
              </w:rPr>
            </w:pPr>
            <w:r>
              <w:rPr>
                <w:lang w:val="en-DK" w:eastAsia="zh-CN"/>
              </w:rPr>
              <w:t>Use DMRS port #0 for both serving and interfering PUSCH</w:t>
            </w:r>
            <w:r w:rsidR="00922446">
              <w:rPr>
                <w:lang w:val="en-DK" w:eastAsia="zh-CN"/>
              </w:rPr>
              <w:t xml:space="preserve"> </w:t>
            </w:r>
            <w:r w:rsidR="00922446">
              <w:rPr>
                <w:lang w:val="en-DK" w:eastAsia="zh-CN"/>
              </w:rPr>
              <w:fldChar w:fldCharType="begin"/>
            </w:r>
            <w:r w:rsidR="00922446">
              <w:rPr>
                <w:lang w:val="en-DK" w:eastAsia="zh-CN"/>
              </w:rPr>
              <w:instrText xml:space="preserve"> REF _Ref185294832 \r \h </w:instrText>
            </w:r>
            <w:r w:rsidR="00922446">
              <w:rPr>
                <w:lang w:val="en-DK" w:eastAsia="zh-CN"/>
              </w:rPr>
            </w:r>
            <w:r w:rsidR="00922446">
              <w:rPr>
                <w:lang w:val="en-DK" w:eastAsia="zh-CN"/>
              </w:rPr>
              <w:fldChar w:fldCharType="separate"/>
            </w:r>
            <w:r w:rsidR="005C6635">
              <w:rPr>
                <w:lang w:val="en-DK" w:eastAsia="zh-CN"/>
              </w:rPr>
              <w:t>[3]</w:t>
            </w:r>
            <w:r w:rsidR="00922446">
              <w:rPr>
                <w:lang w:val="en-DK" w:eastAsia="zh-CN"/>
              </w:rPr>
              <w:fldChar w:fldCharType="end"/>
            </w:r>
          </w:p>
          <w:p w14:paraId="6FF4EBE7" w14:textId="4DD94FC9" w:rsidR="00815098" w:rsidRDefault="00815098" w:rsidP="00214598">
            <w:pPr>
              <w:widowControl w:val="0"/>
              <w:numPr>
                <w:ilvl w:val="1"/>
                <w:numId w:val="1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ind w:leftChars="213" w:left="709" w:hanging="283"/>
              <w:rPr>
                <w:lang w:val="en-DK" w:eastAsia="zh-CN"/>
              </w:rPr>
            </w:pPr>
            <w:r>
              <w:rPr>
                <w:lang w:val="en-DK" w:eastAsia="zh-CN"/>
              </w:rPr>
              <w:t>On DMRS sequence generation, use different DMRS sequence for each gNB</w:t>
            </w:r>
            <w:r w:rsidR="00922446">
              <w:rPr>
                <w:lang w:val="en-DK" w:eastAsia="zh-CN"/>
              </w:rPr>
              <w:t xml:space="preserve"> </w:t>
            </w:r>
            <w:r w:rsidR="00922446">
              <w:rPr>
                <w:lang w:val="en-DK" w:eastAsia="zh-CN"/>
              </w:rPr>
              <w:fldChar w:fldCharType="begin"/>
            </w:r>
            <w:r w:rsidR="00922446">
              <w:rPr>
                <w:lang w:val="en-DK" w:eastAsia="zh-CN"/>
              </w:rPr>
              <w:instrText xml:space="preserve"> REF _Ref185294832 \r \h </w:instrText>
            </w:r>
            <w:r w:rsidR="00922446">
              <w:rPr>
                <w:lang w:val="en-DK" w:eastAsia="zh-CN"/>
              </w:rPr>
            </w:r>
            <w:r w:rsidR="00922446">
              <w:rPr>
                <w:lang w:val="en-DK" w:eastAsia="zh-CN"/>
              </w:rPr>
              <w:fldChar w:fldCharType="separate"/>
            </w:r>
            <w:r w:rsidR="005C6635">
              <w:rPr>
                <w:lang w:val="en-DK" w:eastAsia="zh-CN"/>
              </w:rPr>
              <w:t>[3]</w:t>
            </w:r>
            <w:r w:rsidR="00922446">
              <w:rPr>
                <w:lang w:val="en-DK" w:eastAsia="zh-CN"/>
              </w:rPr>
              <w:fldChar w:fldCharType="end"/>
            </w:r>
            <w:r>
              <w:rPr>
                <w:lang w:val="en-DK" w:eastAsia="zh-CN"/>
              </w:rPr>
              <w:t>:</w:t>
            </w:r>
          </w:p>
          <w:p w14:paraId="220AED2A" w14:textId="77777777" w:rsidR="00815098" w:rsidRDefault="00815098" w:rsidP="00214598">
            <w:pPr>
              <w:pStyle w:val="ListParagraph"/>
              <w:numPr>
                <w:ilvl w:val="0"/>
                <w:numId w:val="11"/>
              </w:numPr>
              <w:snapToGrid w:val="0"/>
              <w:spacing w:before="60" w:after="60" w:line="276" w:lineRule="auto"/>
              <w:contextualSpacing w:val="0"/>
              <w:rPr>
                <w:lang w:val="en-DK" w:eastAsia="zh-CN"/>
              </w:rPr>
            </w:pPr>
            <w:r>
              <w:rPr>
                <w:lang w:val="en-DK" w:eastAsia="zh-CN"/>
              </w:rPr>
              <w:t>For CP-OFDM: n</w:t>
            </w:r>
            <w:r>
              <w:rPr>
                <w:vertAlign w:val="subscript"/>
                <w:lang w:val="en-DK" w:eastAsia="zh-CN"/>
              </w:rPr>
              <w:t>SCID</w:t>
            </w:r>
            <w:r>
              <w:rPr>
                <w:lang w:val="en-DK" w:eastAsia="zh-CN"/>
              </w:rPr>
              <w:t xml:space="preserve"> =0 for all </w:t>
            </w:r>
            <w:r>
              <w:t>cells</w:t>
            </w:r>
            <w:r>
              <w:rPr>
                <w:lang w:val="en-DK" w:eastAsia="zh-CN"/>
              </w:rPr>
              <w:t xml:space="preserve"> and</w:t>
            </w:r>
            <w:r>
              <w:rPr>
                <w:lang w:val="en-DK"/>
              </w:rPr>
              <w:t xml:space="preserve"> N</w:t>
            </w:r>
            <w:r>
              <w:rPr>
                <w:vertAlign w:val="subscript"/>
                <w:lang w:val="en-DK"/>
              </w:rPr>
              <w:t>ID</w:t>
            </w:r>
            <w:r>
              <w:rPr>
                <w:rFonts w:cs="Arial"/>
                <w:vertAlign w:val="superscript"/>
                <w:lang w:val="en-DK"/>
              </w:rPr>
              <w:t>0</w:t>
            </w:r>
            <w:r>
              <w:rPr>
                <w:lang w:val="en-DK"/>
              </w:rPr>
              <w:t>=0, 1 and 2 for cell #0 (serving), cell #1 and cell#2 (interfering) respectively</w:t>
            </w:r>
          </w:p>
          <w:p w14:paraId="1A36DEE9" w14:textId="77777777" w:rsidR="00501522" w:rsidRDefault="00501522" w:rsidP="00501522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rPr>
                <w:lang w:eastAsia="zh-CN"/>
              </w:rPr>
            </w:pPr>
          </w:p>
          <w:p w14:paraId="46123D60" w14:textId="5BB6E69B" w:rsidR="00501522" w:rsidRDefault="00501522" w:rsidP="00501522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PUSCH mapping type</w:t>
            </w:r>
            <w:r w:rsidR="008D46DF" w:rsidRPr="008D46DF">
              <w:rPr>
                <w:bCs/>
              </w:rPr>
              <w:t xml:space="preserve"> </w:t>
            </w:r>
            <w:r w:rsidR="008D46DF" w:rsidRPr="008D46DF">
              <w:rPr>
                <w:bCs/>
              </w:rPr>
              <w:fldChar w:fldCharType="begin"/>
            </w:r>
            <w:r w:rsidR="008D46DF" w:rsidRPr="008D46DF">
              <w:rPr>
                <w:bCs/>
              </w:rPr>
              <w:instrText xml:space="preserve"> REF _Ref185294832 \r \h  \* MERGEFORMAT </w:instrText>
            </w:r>
            <w:r w:rsidR="008D46DF" w:rsidRPr="008D46DF">
              <w:rPr>
                <w:bCs/>
              </w:rPr>
            </w:r>
            <w:r w:rsidR="008D46DF" w:rsidRPr="008D46DF">
              <w:rPr>
                <w:bCs/>
              </w:rPr>
              <w:fldChar w:fldCharType="separate"/>
            </w:r>
            <w:r w:rsidR="005C6635">
              <w:rPr>
                <w:bCs/>
              </w:rPr>
              <w:t>[3]</w:t>
            </w:r>
            <w:r w:rsidR="008D46DF" w:rsidRPr="008D46DF">
              <w:rPr>
                <w:bCs/>
              </w:rPr>
              <w:fldChar w:fldCharType="end"/>
            </w:r>
          </w:p>
          <w:p w14:paraId="7FD6B20D" w14:textId="77777777" w:rsidR="00501522" w:rsidRPr="009056C8" w:rsidRDefault="00501522" w:rsidP="00214598">
            <w:pPr>
              <w:widowControl w:val="0"/>
              <w:numPr>
                <w:ilvl w:val="1"/>
                <w:numId w:val="8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9056C8">
              <w:rPr>
                <w:lang w:eastAsia="zh-CN"/>
              </w:rPr>
              <w:t xml:space="preserve">Cover both PUSCH mapping Type A and Type B </w:t>
            </w:r>
          </w:p>
          <w:p w14:paraId="6A7995F4" w14:textId="77777777" w:rsidR="00501522" w:rsidRPr="00732769" w:rsidRDefault="00501522" w:rsidP="00214598">
            <w:pPr>
              <w:widowControl w:val="0"/>
              <w:numPr>
                <w:ilvl w:val="1"/>
                <w:numId w:val="8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732769">
              <w:rPr>
                <w:lang w:eastAsia="zh-CN"/>
              </w:rPr>
              <w:t>PUSCH time domain allocation S=0, L=14</w:t>
            </w:r>
          </w:p>
          <w:p w14:paraId="557AADF2" w14:textId="77777777" w:rsidR="00501522" w:rsidRDefault="00501522" w:rsidP="00501522">
            <w:pPr>
              <w:snapToGrid w:val="0"/>
              <w:spacing w:before="60" w:after="60"/>
              <w:rPr>
                <w:b/>
                <w:u w:val="single"/>
              </w:rPr>
            </w:pPr>
          </w:p>
          <w:p w14:paraId="5E7003DD" w14:textId="7A0C5541" w:rsidR="00501522" w:rsidRDefault="00501522" w:rsidP="00501522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Test metric</w:t>
            </w:r>
            <w:r w:rsidR="00BB26CD" w:rsidRPr="00BB26CD">
              <w:rPr>
                <w:bCs/>
              </w:rPr>
              <w:t xml:space="preserve"> </w:t>
            </w:r>
            <w:r w:rsidR="00BB26CD" w:rsidRPr="00BB26CD">
              <w:rPr>
                <w:bCs/>
              </w:rPr>
              <w:fldChar w:fldCharType="begin"/>
            </w:r>
            <w:r w:rsidR="00BB26CD" w:rsidRPr="00BB26CD">
              <w:rPr>
                <w:bCs/>
              </w:rPr>
              <w:instrText xml:space="preserve"> REF _Ref185294832 \r \h  \* MERGEFORMAT </w:instrText>
            </w:r>
            <w:r w:rsidR="00BB26CD" w:rsidRPr="00BB26CD">
              <w:rPr>
                <w:bCs/>
              </w:rPr>
            </w:r>
            <w:r w:rsidR="00BB26CD" w:rsidRPr="00BB26CD">
              <w:rPr>
                <w:bCs/>
              </w:rPr>
              <w:fldChar w:fldCharType="separate"/>
            </w:r>
            <w:r w:rsidR="005C6635">
              <w:rPr>
                <w:bCs/>
              </w:rPr>
              <w:t>[3]</w:t>
            </w:r>
            <w:r w:rsidR="00BB26CD" w:rsidRPr="00BB26CD">
              <w:rPr>
                <w:bCs/>
              </w:rPr>
              <w:fldChar w:fldCharType="end"/>
            </w:r>
          </w:p>
          <w:p w14:paraId="660B2A46" w14:textId="77777777" w:rsidR="00501522" w:rsidRDefault="00501522" w:rsidP="00214598">
            <w:pPr>
              <w:widowControl w:val="0"/>
              <w:numPr>
                <w:ilvl w:val="1"/>
                <w:numId w:val="8"/>
              </w:numPr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Use 70% of maximum throughput as metric for NR BS MMSE-IRC demodulation</w:t>
            </w:r>
          </w:p>
          <w:p w14:paraId="326C2D0E" w14:textId="77777777" w:rsidR="00087714" w:rsidRDefault="00087714" w:rsidP="00087714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rPr>
                <w:rFonts w:eastAsiaTheme="minorEastAsia"/>
                <w:lang w:val="en-DK" w:eastAsia="zh-CN"/>
              </w:rPr>
            </w:pPr>
          </w:p>
          <w:p w14:paraId="7B094EB2" w14:textId="29828568" w:rsidR="00087714" w:rsidRPr="00C90934" w:rsidRDefault="00087714" w:rsidP="00087714">
            <w:pPr>
              <w:rPr>
                <w:bCs/>
                <w:lang w:val="en-DK"/>
              </w:rPr>
            </w:pPr>
            <w:r>
              <w:rPr>
                <w:b/>
                <w:u w:val="single"/>
                <w:lang w:val="en-DK"/>
              </w:rPr>
              <w:t>Antenna configuration</w:t>
            </w:r>
            <w:r w:rsidR="00C90934" w:rsidRPr="00C90934">
              <w:rPr>
                <w:bCs/>
                <w:lang w:val="en-DK"/>
              </w:rPr>
              <w:t xml:space="preserve"> </w:t>
            </w:r>
            <w:r w:rsidR="00C90934" w:rsidRPr="00C90934">
              <w:rPr>
                <w:bCs/>
                <w:lang w:val="en-DK"/>
              </w:rPr>
              <w:fldChar w:fldCharType="begin"/>
            </w:r>
            <w:r w:rsidR="00C90934" w:rsidRPr="00C90934">
              <w:rPr>
                <w:bCs/>
                <w:lang w:val="en-DK"/>
              </w:rPr>
              <w:instrText xml:space="preserve"> REF _Ref185294832 \r \h  \* MERGEFORMAT </w:instrText>
            </w:r>
            <w:r w:rsidR="00C90934" w:rsidRPr="00C90934">
              <w:rPr>
                <w:bCs/>
                <w:lang w:val="en-DK"/>
              </w:rPr>
            </w:r>
            <w:r w:rsidR="00C90934" w:rsidRPr="00C90934">
              <w:rPr>
                <w:bCs/>
                <w:lang w:val="en-DK"/>
              </w:rPr>
              <w:fldChar w:fldCharType="separate"/>
            </w:r>
            <w:r w:rsidR="005C6635">
              <w:rPr>
                <w:bCs/>
                <w:lang w:val="en-DK"/>
              </w:rPr>
              <w:t>[3]</w:t>
            </w:r>
            <w:r w:rsidR="00C90934" w:rsidRPr="00C90934">
              <w:rPr>
                <w:bCs/>
                <w:lang w:val="en-DK"/>
              </w:rPr>
              <w:fldChar w:fldCharType="end"/>
            </w:r>
          </w:p>
          <w:p w14:paraId="042F70FD" w14:textId="77777777" w:rsidR="00087714" w:rsidRDefault="00087714" w:rsidP="00214598">
            <w:pPr>
              <w:widowControl w:val="0"/>
              <w:numPr>
                <w:ilvl w:val="1"/>
                <w:numId w:val="16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ind w:leftChars="213" w:left="709" w:hanging="283"/>
              <w:rPr>
                <w:lang w:val="en-DK" w:eastAsia="zh-CN"/>
              </w:rPr>
            </w:pPr>
            <w:r>
              <w:rPr>
                <w:lang w:val="en-DK" w:eastAsia="zh-CN"/>
              </w:rPr>
              <w:lastRenderedPageBreak/>
              <w:t xml:space="preserve">Cover 2/4/8 Rx with </w:t>
            </w:r>
            <w:r w:rsidRPr="009056C8">
              <w:rPr>
                <w:lang w:val="en-DK" w:eastAsia="zh-CN"/>
              </w:rPr>
              <w:t>1Tx</w:t>
            </w:r>
            <w:r>
              <w:rPr>
                <w:lang w:val="en-DK" w:eastAsia="zh-CN"/>
              </w:rPr>
              <w:t xml:space="preserve"> for simulation evaluation purpose</w:t>
            </w:r>
          </w:p>
          <w:p w14:paraId="12877D79" w14:textId="77777777" w:rsidR="00087714" w:rsidRDefault="00087714" w:rsidP="00087714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rPr>
                <w:lang w:eastAsia="zh-CN"/>
              </w:rPr>
            </w:pPr>
          </w:p>
          <w:p w14:paraId="3423FD9C" w14:textId="053F479D" w:rsidR="00155137" w:rsidRPr="00155137" w:rsidRDefault="00155137" w:rsidP="00155137">
            <w:pPr>
              <w:rPr>
                <w:bCs/>
              </w:rPr>
            </w:pPr>
            <w:r>
              <w:rPr>
                <w:b/>
                <w:u w:val="single"/>
              </w:rPr>
              <w:t>Propagation condition</w:t>
            </w:r>
            <w:r w:rsidRPr="00155137">
              <w:rPr>
                <w:bCs/>
              </w:rPr>
              <w:t xml:space="preserve"> </w:t>
            </w:r>
            <w:r w:rsidRPr="00155137">
              <w:rPr>
                <w:bCs/>
              </w:rPr>
              <w:fldChar w:fldCharType="begin"/>
            </w:r>
            <w:r w:rsidRPr="00155137">
              <w:rPr>
                <w:bCs/>
              </w:rPr>
              <w:instrText xml:space="preserve"> REF _Ref185294851 \r \h  \* MERGEFORMAT </w:instrText>
            </w:r>
            <w:r w:rsidRPr="00155137">
              <w:rPr>
                <w:bCs/>
              </w:rPr>
            </w:r>
            <w:r w:rsidRPr="00155137">
              <w:rPr>
                <w:bCs/>
              </w:rPr>
              <w:fldChar w:fldCharType="separate"/>
            </w:r>
            <w:r w:rsidR="005C6635">
              <w:rPr>
                <w:bCs/>
              </w:rPr>
              <w:t>[4]</w:t>
            </w:r>
            <w:r w:rsidRPr="00155137">
              <w:rPr>
                <w:bCs/>
              </w:rPr>
              <w:fldChar w:fldCharType="end"/>
            </w:r>
            <w:r w:rsidR="001A3E79">
              <w:rPr>
                <w:bCs/>
              </w:rPr>
              <w:fldChar w:fldCharType="begin"/>
            </w:r>
            <w:r w:rsidR="001A3E79">
              <w:rPr>
                <w:bCs/>
              </w:rPr>
              <w:instrText xml:space="preserve"> REF _Ref196903452 \r \h </w:instrText>
            </w:r>
            <w:r w:rsidR="001A3E79">
              <w:rPr>
                <w:bCs/>
              </w:rPr>
            </w:r>
            <w:r w:rsidR="001A3E79">
              <w:rPr>
                <w:bCs/>
              </w:rPr>
              <w:fldChar w:fldCharType="separate"/>
            </w:r>
            <w:r w:rsidR="005C6635">
              <w:rPr>
                <w:bCs/>
              </w:rPr>
              <w:t>[5]</w:t>
            </w:r>
            <w:r w:rsidR="001A3E79">
              <w:rPr>
                <w:bCs/>
              </w:rPr>
              <w:fldChar w:fldCharType="end"/>
            </w:r>
            <w:r w:rsidR="001A3E79" w:rsidRPr="00155137">
              <w:rPr>
                <w:bCs/>
              </w:rPr>
              <w:t xml:space="preserve"> </w:t>
            </w:r>
          </w:p>
          <w:p w14:paraId="13577AA8" w14:textId="25307916" w:rsidR="00155137" w:rsidRDefault="00155137" w:rsidP="001831DC">
            <w:pPr>
              <w:snapToGrid w:val="0"/>
              <w:spacing w:before="60" w:after="60"/>
              <w:ind w:leftChars="213" w:left="709" w:hanging="283"/>
              <w:rPr>
                <w:lang w:val="en-DK"/>
              </w:rPr>
            </w:pPr>
            <w:r>
              <w:rPr>
                <w:rFonts w:ascii="Arial" w:hAnsi="Arial" w:cs="Arial"/>
                <w:lang w:val="en-DK"/>
              </w:rPr>
              <w:t>–</w:t>
            </w:r>
            <w:r>
              <w:rPr>
                <w:sz w:val="14"/>
                <w:szCs w:val="14"/>
                <w:lang w:val="en-DK"/>
              </w:rPr>
              <w:t xml:space="preserve">    </w:t>
            </w:r>
            <w:r w:rsidR="00D55A0D">
              <w:rPr>
                <w:szCs w:val="14"/>
                <w:lang w:val="en-DK"/>
              </w:rPr>
              <w:t xml:space="preserve">For the target cell </w:t>
            </w:r>
            <w:r w:rsidR="00D55A0D">
              <w:rPr>
                <w:szCs w:val="14"/>
                <w:lang w:val="en-DK"/>
              </w:rPr>
              <w:fldChar w:fldCharType="begin"/>
            </w:r>
            <w:r w:rsidR="00D55A0D">
              <w:rPr>
                <w:szCs w:val="14"/>
                <w:lang w:val="en-DK"/>
              </w:rPr>
              <w:instrText xml:space="preserve"> REF _Ref196903452 \r \h </w:instrText>
            </w:r>
            <w:r w:rsidR="00D55A0D">
              <w:rPr>
                <w:szCs w:val="14"/>
                <w:lang w:val="en-DK"/>
              </w:rPr>
            </w:r>
            <w:r w:rsidR="00D55A0D">
              <w:rPr>
                <w:szCs w:val="14"/>
                <w:lang w:val="en-DK"/>
              </w:rPr>
              <w:fldChar w:fldCharType="separate"/>
            </w:r>
            <w:r w:rsidR="005C6635">
              <w:rPr>
                <w:szCs w:val="14"/>
                <w:lang w:val="en-DK"/>
              </w:rPr>
              <w:t>[5]</w:t>
            </w:r>
            <w:r w:rsidR="00D55A0D">
              <w:rPr>
                <w:szCs w:val="14"/>
                <w:lang w:val="en-DK"/>
              </w:rPr>
              <w:fldChar w:fldCharType="end"/>
            </w:r>
            <w:r>
              <w:rPr>
                <w:lang w:val="en-DK"/>
              </w:rPr>
              <w:t>:</w:t>
            </w:r>
            <w:r w:rsidR="00E30608" w:rsidRPr="00E30608">
              <w:rPr>
                <w:lang w:val="en-DK"/>
              </w:rPr>
              <w:t xml:space="preserve"> </w:t>
            </w:r>
            <w:r w:rsidR="00DF7E37" w:rsidRPr="00DF7E37">
              <w:rPr>
                <w:lang w:val="en-DK"/>
              </w:rPr>
              <w:t xml:space="preserve">TDLA30-10 for HetNet and TDLC300-100 for HomNet </w:t>
            </w:r>
          </w:p>
          <w:p w14:paraId="50924D7D" w14:textId="14CD3E84" w:rsidR="007D3B7C" w:rsidRDefault="00155137" w:rsidP="00155137">
            <w:pPr>
              <w:snapToGrid w:val="0"/>
              <w:spacing w:before="60" w:after="60"/>
              <w:ind w:leftChars="213" w:left="709" w:hanging="283"/>
              <w:rPr>
                <w:lang w:val="en-DK"/>
              </w:rPr>
            </w:pPr>
            <w:r>
              <w:rPr>
                <w:rFonts w:ascii="Arial" w:hAnsi="Arial" w:cs="Arial"/>
                <w:lang w:val="en-DK"/>
              </w:rPr>
              <w:t>–</w:t>
            </w:r>
            <w:r>
              <w:rPr>
                <w:sz w:val="14"/>
                <w:szCs w:val="14"/>
                <w:lang w:val="en-DK"/>
              </w:rPr>
              <w:t xml:space="preserve">    </w:t>
            </w:r>
            <w:r>
              <w:rPr>
                <w:lang w:val="en-DK"/>
              </w:rPr>
              <w:t>For the interference cell, use TDLC300-100.</w:t>
            </w:r>
            <w:r w:rsidR="008D7D3E">
              <w:rPr>
                <w:lang w:val="en-DK"/>
              </w:rPr>
              <w:fldChar w:fldCharType="begin"/>
            </w:r>
            <w:r w:rsidR="008D7D3E">
              <w:rPr>
                <w:lang w:val="en-DK"/>
              </w:rPr>
              <w:instrText xml:space="preserve"> REF _Ref185294851 \r \h </w:instrText>
            </w:r>
            <w:r w:rsidR="008D7D3E">
              <w:rPr>
                <w:lang w:val="en-DK"/>
              </w:rPr>
            </w:r>
            <w:r w:rsidR="008D7D3E">
              <w:rPr>
                <w:lang w:val="en-DK"/>
              </w:rPr>
              <w:fldChar w:fldCharType="separate"/>
            </w:r>
            <w:r w:rsidR="005C6635">
              <w:rPr>
                <w:lang w:val="en-DK"/>
              </w:rPr>
              <w:t>[4]</w:t>
            </w:r>
            <w:r w:rsidR="008D7D3E">
              <w:rPr>
                <w:lang w:val="en-DK"/>
              </w:rPr>
              <w:fldChar w:fldCharType="end"/>
            </w:r>
          </w:p>
          <w:p w14:paraId="1DF8CD1E" w14:textId="77777777" w:rsidR="00F506DB" w:rsidRDefault="00F506DB" w:rsidP="00F506DB">
            <w:pPr>
              <w:snapToGrid w:val="0"/>
              <w:spacing w:before="60" w:after="60"/>
              <w:rPr>
                <w:lang w:val="en-DK"/>
              </w:rPr>
            </w:pPr>
          </w:p>
          <w:p w14:paraId="37D6E4AD" w14:textId="68762F58" w:rsidR="00E17B9C" w:rsidRPr="00EF7E51" w:rsidRDefault="00E17B9C" w:rsidP="00EF7E51">
            <w:pPr>
              <w:rPr>
                <w:b/>
                <w:u w:val="single"/>
                <w:lang w:val="en-DK"/>
              </w:rPr>
            </w:pPr>
            <w:r>
              <w:rPr>
                <w:b/>
                <w:u w:val="single"/>
                <w:lang w:val="en-DK"/>
              </w:rPr>
              <w:t>Channel bandwidth and waveform</w:t>
            </w:r>
            <w:r w:rsidR="00A14F6D" w:rsidRPr="00121145">
              <w:rPr>
                <w:bCs/>
                <w:lang w:val="en-DK"/>
              </w:rPr>
              <w:t xml:space="preserve"> </w:t>
            </w:r>
            <w:r w:rsidR="00A14F6D" w:rsidRPr="00121145">
              <w:rPr>
                <w:bCs/>
                <w:lang w:val="en-DK"/>
              </w:rPr>
              <w:fldChar w:fldCharType="begin"/>
            </w:r>
            <w:r w:rsidR="00A14F6D" w:rsidRPr="00121145">
              <w:rPr>
                <w:bCs/>
                <w:lang w:val="en-DK"/>
              </w:rPr>
              <w:instrText xml:space="preserve"> REF _Ref191459049 \r \h </w:instrText>
            </w:r>
            <w:r w:rsidR="00121145" w:rsidRPr="00121145">
              <w:rPr>
                <w:bCs/>
                <w:lang w:val="en-DK"/>
              </w:rPr>
              <w:instrText xml:space="preserve"> \* MERGEFORMAT </w:instrText>
            </w:r>
            <w:r w:rsidR="00A14F6D" w:rsidRPr="00121145">
              <w:rPr>
                <w:bCs/>
                <w:lang w:val="en-DK"/>
              </w:rPr>
            </w:r>
            <w:r w:rsidR="00A14F6D" w:rsidRPr="00121145">
              <w:rPr>
                <w:bCs/>
                <w:lang w:val="en-DK"/>
              </w:rPr>
              <w:fldChar w:fldCharType="separate"/>
            </w:r>
            <w:r w:rsidR="005C6635">
              <w:rPr>
                <w:bCs/>
                <w:lang w:val="en-DK"/>
              </w:rPr>
              <w:t>[1]</w:t>
            </w:r>
            <w:r w:rsidR="00A14F6D" w:rsidRPr="00121145">
              <w:rPr>
                <w:bCs/>
                <w:lang w:val="en-DK"/>
              </w:rPr>
              <w:fldChar w:fldCharType="end"/>
            </w:r>
          </w:p>
          <w:p w14:paraId="4A0F8149" w14:textId="77777777" w:rsidR="00E17B9C" w:rsidRDefault="00E17B9C" w:rsidP="00E17B9C">
            <w:pPr>
              <w:widowControl w:val="0"/>
              <w:numPr>
                <w:ilvl w:val="1"/>
                <w:numId w:val="8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ind w:leftChars="213" w:left="709" w:hanging="283"/>
              <w:rPr>
                <w:lang w:val="en-DK" w:eastAsia="zh-CN"/>
              </w:rPr>
            </w:pPr>
            <w:r>
              <w:rPr>
                <w:lang w:val="en-DK" w:eastAsia="zh-CN"/>
              </w:rPr>
              <w:t>For CP-ODFM:</w:t>
            </w:r>
          </w:p>
          <w:p w14:paraId="4FDFAF73" w14:textId="77777777" w:rsidR="00E17B9C" w:rsidRDefault="00E17B9C" w:rsidP="00E17B9C">
            <w:pPr>
              <w:pStyle w:val="ListParagraph"/>
              <w:numPr>
                <w:ilvl w:val="0"/>
                <w:numId w:val="11"/>
              </w:numPr>
              <w:snapToGrid w:val="0"/>
              <w:spacing w:before="60" w:after="60" w:line="276" w:lineRule="auto"/>
              <w:contextualSpacing w:val="0"/>
              <w:rPr>
                <w:lang w:val="en-DK" w:eastAsia="zh-CN"/>
              </w:rPr>
            </w:pPr>
            <w:r>
              <w:rPr>
                <w:lang w:val="en-DK" w:eastAsia="zh-CN"/>
              </w:rPr>
              <w:t>For 15kHz SCS, cover 5MHz, 20MHz</w:t>
            </w:r>
          </w:p>
          <w:p w14:paraId="535AB820" w14:textId="77777777" w:rsidR="00E17B9C" w:rsidRDefault="00E17B9C" w:rsidP="00E17B9C">
            <w:pPr>
              <w:pStyle w:val="ListParagraph"/>
              <w:numPr>
                <w:ilvl w:val="0"/>
                <w:numId w:val="11"/>
              </w:numPr>
              <w:snapToGrid w:val="0"/>
              <w:spacing w:before="60" w:after="60" w:line="276" w:lineRule="auto"/>
              <w:contextualSpacing w:val="0"/>
              <w:rPr>
                <w:lang w:val="en-DK" w:eastAsia="zh-CN"/>
              </w:rPr>
            </w:pPr>
            <w:r>
              <w:rPr>
                <w:lang w:val="en-DK" w:eastAsia="zh-CN"/>
              </w:rPr>
              <w:t>For 30kHz SCS, cover 10MHz, 100MHz</w:t>
            </w:r>
          </w:p>
          <w:p w14:paraId="5A568C4C" w14:textId="77777777" w:rsidR="00E17B9C" w:rsidRDefault="00E17B9C" w:rsidP="00E17B9C">
            <w:pPr>
              <w:widowControl w:val="0"/>
              <w:numPr>
                <w:ilvl w:val="1"/>
                <w:numId w:val="8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ind w:leftChars="213" w:left="709" w:hanging="283"/>
              <w:rPr>
                <w:lang w:val="en-DK" w:eastAsia="zh-CN"/>
              </w:rPr>
            </w:pPr>
            <w:r>
              <w:rPr>
                <w:lang w:val="en-DK" w:eastAsia="zh-CN"/>
              </w:rPr>
              <w:t>Not to cover DFT-s-OFDM</w:t>
            </w:r>
          </w:p>
          <w:p w14:paraId="4551364C" w14:textId="77777777" w:rsidR="00E17B9C" w:rsidRDefault="00E17B9C" w:rsidP="00E17B9C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rPr>
                <w:rFonts w:eastAsiaTheme="minorEastAsia"/>
                <w:lang w:val="en-DK" w:eastAsia="zh-CN"/>
              </w:rPr>
            </w:pPr>
          </w:p>
          <w:p w14:paraId="35FDAF13" w14:textId="548B3519" w:rsidR="00E17B9C" w:rsidRPr="00EF7E51" w:rsidRDefault="00E17B9C" w:rsidP="00EF7E51">
            <w:pPr>
              <w:rPr>
                <w:b/>
                <w:u w:val="single"/>
                <w:lang w:val="en-DK"/>
              </w:rPr>
            </w:pPr>
            <w:r>
              <w:rPr>
                <w:b/>
                <w:u w:val="single"/>
                <w:lang w:val="en-DK"/>
              </w:rPr>
              <w:t>MCS</w:t>
            </w:r>
            <w:r w:rsidR="00A14F6D" w:rsidRPr="00121145">
              <w:rPr>
                <w:bCs/>
                <w:lang w:val="en-DK"/>
              </w:rPr>
              <w:t xml:space="preserve"> </w:t>
            </w:r>
            <w:r w:rsidR="00A14F6D" w:rsidRPr="00121145">
              <w:rPr>
                <w:bCs/>
                <w:lang w:val="en-DK"/>
              </w:rPr>
              <w:fldChar w:fldCharType="begin"/>
            </w:r>
            <w:r w:rsidR="00A14F6D" w:rsidRPr="00121145">
              <w:rPr>
                <w:bCs/>
                <w:lang w:val="en-DK"/>
              </w:rPr>
              <w:instrText xml:space="preserve"> REF _Ref191459049 \r \h </w:instrText>
            </w:r>
            <w:r w:rsidR="00121145" w:rsidRPr="00121145">
              <w:rPr>
                <w:bCs/>
                <w:lang w:val="en-DK"/>
              </w:rPr>
              <w:instrText xml:space="preserve"> \* MERGEFORMAT </w:instrText>
            </w:r>
            <w:r w:rsidR="00A14F6D" w:rsidRPr="00121145">
              <w:rPr>
                <w:bCs/>
                <w:lang w:val="en-DK"/>
              </w:rPr>
            </w:r>
            <w:r w:rsidR="00A14F6D" w:rsidRPr="00121145">
              <w:rPr>
                <w:bCs/>
                <w:lang w:val="en-DK"/>
              </w:rPr>
              <w:fldChar w:fldCharType="separate"/>
            </w:r>
            <w:r w:rsidR="005C6635">
              <w:rPr>
                <w:bCs/>
                <w:lang w:val="en-DK"/>
              </w:rPr>
              <w:t>[1]</w:t>
            </w:r>
            <w:r w:rsidR="00A14F6D" w:rsidRPr="00121145">
              <w:rPr>
                <w:bCs/>
                <w:lang w:val="en-DK"/>
              </w:rPr>
              <w:fldChar w:fldCharType="end"/>
            </w:r>
            <w:r w:rsidR="00837B6B">
              <w:rPr>
                <w:bCs/>
                <w:lang w:val="en-DK"/>
              </w:rPr>
              <w:fldChar w:fldCharType="begin"/>
            </w:r>
            <w:r w:rsidR="00837B6B">
              <w:rPr>
                <w:bCs/>
                <w:lang w:val="en-DK"/>
              </w:rPr>
              <w:instrText xml:space="preserve"> REF _Ref196903452 \r \h </w:instrText>
            </w:r>
            <w:r w:rsidR="00837B6B">
              <w:rPr>
                <w:bCs/>
                <w:lang w:val="en-DK"/>
              </w:rPr>
            </w:r>
            <w:r w:rsidR="00837B6B">
              <w:rPr>
                <w:bCs/>
                <w:lang w:val="en-DK"/>
              </w:rPr>
              <w:fldChar w:fldCharType="separate"/>
            </w:r>
            <w:r w:rsidR="005C6635">
              <w:rPr>
                <w:bCs/>
                <w:lang w:val="en-DK"/>
              </w:rPr>
              <w:t>[5]</w:t>
            </w:r>
            <w:r w:rsidR="00837B6B">
              <w:rPr>
                <w:bCs/>
                <w:lang w:val="en-DK"/>
              </w:rPr>
              <w:fldChar w:fldCharType="end"/>
            </w:r>
          </w:p>
          <w:p w14:paraId="603230E9" w14:textId="7E45D33F" w:rsidR="00E17B9C" w:rsidRDefault="00E17B9C" w:rsidP="00E17B9C">
            <w:pPr>
              <w:widowControl w:val="0"/>
              <w:numPr>
                <w:ilvl w:val="1"/>
                <w:numId w:val="8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ind w:leftChars="213" w:left="709" w:hanging="283"/>
              <w:rPr>
                <w:lang w:val="en-DK" w:eastAsia="zh-CN"/>
              </w:rPr>
            </w:pPr>
            <w:r>
              <w:rPr>
                <w:lang w:val="en-DK" w:eastAsia="zh-CN"/>
              </w:rPr>
              <w:t>MCS 16 for 2Rx, 4Rx and 8Rx</w:t>
            </w:r>
          </w:p>
          <w:p w14:paraId="19E49FB8" w14:textId="77777777" w:rsidR="008B7F03" w:rsidRDefault="008B7F03" w:rsidP="008B7F03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rPr>
                <w:lang w:val="en-DK" w:eastAsia="zh-CN"/>
              </w:rPr>
            </w:pPr>
          </w:p>
          <w:p w14:paraId="7BC75353" w14:textId="1C00C435" w:rsidR="008B7F03" w:rsidRDefault="008B7F03" w:rsidP="008B7F03">
            <w:pPr>
              <w:rPr>
                <w:b/>
                <w:u w:val="single"/>
                <w:lang w:val="en-DK"/>
              </w:rPr>
            </w:pPr>
            <w:r>
              <w:rPr>
                <w:b/>
                <w:u w:val="single"/>
                <w:lang w:val="en-DK"/>
              </w:rPr>
              <w:t>Number of interferers for 2Rx</w:t>
            </w:r>
            <w:r w:rsidR="00837B6B" w:rsidRPr="00837B6B">
              <w:rPr>
                <w:bCs/>
                <w:lang w:val="en-DK"/>
              </w:rPr>
              <w:t xml:space="preserve"> </w:t>
            </w:r>
            <w:r w:rsidR="00837B6B" w:rsidRPr="00837B6B">
              <w:rPr>
                <w:bCs/>
                <w:lang w:val="en-DK"/>
              </w:rPr>
              <w:fldChar w:fldCharType="begin"/>
            </w:r>
            <w:r w:rsidR="00837B6B" w:rsidRPr="00837B6B">
              <w:rPr>
                <w:bCs/>
                <w:lang w:val="en-DK"/>
              </w:rPr>
              <w:instrText xml:space="preserve"> REF _Ref196903452 \r \h </w:instrText>
            </w:r>
            <w:r w:rsidR="00837B6B">
              <w:rPr>
                <w:bCs/>
                <w:lang w:val="en-DK"/>
              </w:rPr>
              <w:instrText xml:space="preserve"> \* MERGEFORMAT </w:instrText>
            </w:r>
            <w:r w:rsidR="00837B6B" w:rsidRPr="00837B6B">
              <w:rPr>
                <w:bCs/>
                <w:lang w:val="en-DK"/>
              </w:rPr>
            </w:r>
            <w:r w:rsidR="00837B6B" w:rsidRPr="00837B6B">
              <w:rPr>
                <w:bCs/>
                <w:lang w:val="en-DK"/>
              </w:rPr>
              <w:fldChar w:fldCharType="separate"/>
            </w:r>
            <w:r w:rsidR="005C6635">
              <w:rPr>
                <w:bCs/>
                <w:lang w:val="en-DK"/>
              </w:rPr>
              <w:t>[5]</w:t>
            </w:r>
            <w:r w:rsidR="00837B6B" w:rsidRPr="00837B6B">
              <w:rPr>
                <w:bCs/>
                <w:lang w:val="en-DK"/>
              </w:rPr>
              <w:fldChar w:fldCharType="end"/>
            </w:r>
          </w:p>
          <w:p w14:paraId="351BBCC5" w14:textId="210633CB" w:rsidR="008B7F03" w:rsidRPr="008B7F03" w:rsidRDefault="008B7F03" w:rsidP="00DA362A">
            <w:pPr>
              <w:widowControl w:val="0"/>
              <w:numPr>
                <w:ilvl w:val="1"/>
                <w:numId w:val="2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ind w:leftChars="213" w:left="709" w:hanging="283"/>
              <w:rPr>
                <w:lang w:val="en-DK" w:eastAsia="zh-CN"/>
              </w:rPr>
            </w:pPr>
            <w:r w:rsidRPr="008B7F03">
              <w:rPr>
                <w:lang w:val="en-DK" w:eastAsia="zh-CN"/>
              </w:rPr>
              <w:t>Consider 1 interferer for 2Rx for both HomNet and HetNet scenarios</w:t>
            </w:r>
          </w:p>
          <w:p w14:paraId="5EF011FF" w14:textId="77777777" w:rsidR="00E17B9C" w:rsidRDefault="00E17B9C" w:rsidP="00E17B9C">
            <w:pPr>
              <w:snapToGrid w:val="0"/>
              <w:spacing w:before="60" w:after="60"/>
              <w:rPr>
                <w:b/>
                <w:u w:val="single"/>
                <w:lang w:val="en-DK"/>
              </w:rPr>
            </w:pPr>
          </w:p>
          <w:p w14:paraId="0777FE99" w14:textId="4CB2BF92" w:rsidR="00E17B9C" w:rsidRPr="00EF7E51" w:rsidRDefault="00E17B9C" w:rsidP="00EF7E51">
            <w:pPr>
              <w:rPr>
                <w:b/>
                <w:u w:val="single"/>
                <w:lang w:val="en-DK"/>
              </w:rPr>
            </w:pPr>
            <w:r>
              <w:rPr>
                <w:b/>
                <w:u w:val="single"/>
                <w:lang w:val="en-DK"/>
              </w:rPr>
              <w:t>Test requirement definition</w:t>
            </w:r>
            <w:r w:rsidR="00A14F6D" w:rsidRPr="00121145">
              <w:rPr>
                <w:bCs/>
                <w:lang w:val="en-DK"/>
              </w:rPr>
              <w:t xml:space="preserve"> </w:t>
            </w:r>
            <w:r w:rsidR="00121145" w:rsidRPr="00121145">
              <w:rPr>
                <w:bCs/>
                <w:lang w:val="en-DK"/>
              </w:rPr>
              <w:fldChar w:fldCharType="begin"/>
            </w:r>
            <w:r w:rsidR="00121145" w:rsidRPr="00121145">
              <w:rPr>
                <w:bCs/>
                <w:lang w:val="en-DK"/>
              </w:rPr>
              <w:instrText xml:space="preserve"> REF _Ref191459049 \r \h </w:instrText>
            </w:r>
            <w:r w:rsidR="00121145">
              <w:rPr>
                <w:bCs/>
                <w:lang w:val="en-DK"/>
              </w:rPr>
              <w:instrText xml:space="preserve"> \* MERGEFORMAT </w:instrText>
            </w:r>
            <w:r w:rsidR="00121145" w:rsidRPr="00121145">
              <w:rPr>
                <w:bCs/>
                <w:lang w:val="en-DK"/>
              </w:rPr>
            </w:r>
            <w:r w:rsidR="00121145" w:rsidRPr="00121145">
              <w:rPr>
                <w:bCs/>
                <w:lang w:val="en-DK"/>
              </w:rPr>
              <w:fldChar w:fldCharType="separate"/>
            </w:r>
            <w:r w:rsidR="005C6635">
              <w:rPr>
                <w:bCs/>
                <w:lang w:val="en-DK"/>
              </w:rPr>
              <w:t>[1]</w:t>
            </w:r>
            <w:r w:rsidR="00121145" w:rsidRPr="00121145">
              <w:rPr>
                <w:bCs/>
                <w:lang w:val="en-DK"/>
              </w:rPr>
              <w:fldChar w:fldCharType="end"/>
            </w:r>
          </w:p>
          <w:p w14:paraId="3B5F96E8" w14:textId="216EF3F3" w:rsidR="00E17B9C" w:rsidRDefault="00E17B9C" w:rsidP="00E17B9C">
            <w:pPr>
              <w:snapToGrid w:val="0"/>
              <w:spacing w:before="60" w:after="60"/>
              <w:rPr>
                <w:lang w:val="en-DK"/>
              </w:rPr>
            </w:pPr>
            <w:r>
              <w:rPr>
                <w:lang w:val="en-DK" w:eastAsia="zh-CN"/>
              </w:rPr>
              <w:t>Use the SNR based requirement definition</w:t>
            </w:r>
          </w:p>
          <w:p w14:paraId="2F1DD1A5" w14:textId="77777777" w:rsidR="000E2F84" w:rsidRDefault="000E2F84" w:rsidP="00795020"/>
        </w:tc>
      </w:tr>
    </w:tbl>
    <w:p w14:paraId="07C50069" w14:textId="77777777" w:rsidR="000E2F84" w:rsidRPr="00795020" w:rsidRDefault="000E2F84" w:rsidP="00795020"/>
    <w:p w14:paraId="2B4CE970" w14:textId="3ABF77E9" w:rsidR="00835B6C" w:rsidRDefault="00983422" w:rsidP="00983422">
      <w:pPr>
        <w:pStyle w:val="RAN4H1"/>
      </w:pPr>
      <w:bookmarkStart w:id="5" w:name="_Toc116995848"/>
      <w:r>
        <w:t>Simulation Results</w:t>
      </w:r>
    </w:p>
    <w:p w14:paraId="7A652310" w14:textId="552F3F26" w:rsidR="00DB10F0" w:rsidRDefault="00D212D7" w:rsidP="00280D93">
      <w:r>
        <w:t xml:space="preserve">In this section, the simulation results based on the agreed </w:t>
      </w:r>
      <w:r w:rsidR="001D4965">
        <w:t>simulation parameters</w:t>
      </w:r>
      <w:r w:rsidR="00506E29">
        <w:t xml:space="preserve">, cf., </w:t>
      </w:r>
      <w:r w:rsidR="001D4965">
        <w:t xml:space="preserve"> </w:t>
      </w:r>
      <w:r w:rsidR="00255ED0">
        <w:fldChar w:fldCharType="begin"/>
      </w:r>
      <w:r w:rsidR="00255ED0">
        <w:instrText xml:space="preserve"> REF _Ref185372030 \r \h </w:instrText>
      </w:r>
      <w:r w:rsidR="00255ED0">
        <w:fldChar w:fldCharType="separate"/>
      </w:r>
      <w:r w:rsidR="005C6635">
        <w:t>[1]</w:t>
      </w:r>
      <w:r w:rsidR="00255ED0">
        <w:fldChar w:fldCharType="end"/>
      </w:r>
      <w:r w:rsidR="00255ED0">
        <w:t xml:space="preserve">, </w:t>
      </w:r>
      <w:r w:rsidR="00B61AED">
        <w:fldChar w:fldCharType="begin"/>
      </w:r>
      <w:r w:rsidR="00B61AED">
        <w:instrText xml:space="preserve"> REF _Ref191573786 \r \h </w:instrText>
      </w:r>
      <w:r w:rsidR="00B61AED">
        <w:fldChar w:fldCharType="separate"/>
      </w:r>
      <w:r w:rsidR="005C6635">
        <w:t>[2]</w:t>
      </w:r>
      <w:r w:rsidR="00B61AED">
        <w:fldChar w:fldCharType="end"/>
      </w:r>
      <w:r w:rsidR="00B61AED">
        <w:t xml:space="preserve">, </w:t>
      </w:r>
      <w:r w:rsidR="00255ED0">
        <w:fldChar w:fldCharType="begin"/>
      </w:r>
      <w:r w:rsidR="00255ED0">
        <w:instrText xml:space="preserve"> REF _Ref185294832 \r \h </w:instrText>
      </w:r>
      <w:r w:rsidR="00255ED0">
        <w:fldChar w:fldCharType="separate"/>
      </w:r>
      <w:r w:rsidR="005C6635">
        <w:t>[3]</w:t>
      </w:r>
      <w:r w:rsidR="00255ED0">
        <w:fldChar w:fldCharType="end"/>
      </w:r>
      <w:r w:rsidR="00255ED0">
        <w:t xml:space="preserve">, </w:t>
      </w:r>
      <w:r w:rsidR="00255ED0">
        <w:fldChar w:fldCharType="begin"/>
      </w:r>
      <w:r w:rsidR="00255ED0">
        <w:instrText xml:space="preserve"> REF _Ref185294851 \r \h </w:instrText>
      </w:r>
      <w:r w:rsidR="00255ED0">
        <w:fldChar w:fldCharType="separate"/>
      </w:r>
      <w:r w:rsidR="005C6635">
        <w:t>[4]</w:t>
      </w:r>
      <w:r w:rsidR="00255ED0">
        <w:fldChar w:fldCharType="end"/>
      </w:r>
      <w:r w:rsidR="00855D48">
        <w:t xml:space="preserve"> and </w:t>
      </w:r>
      <w:r w:rsidR="00855D48">
        <w:fldChar w:fldCharType="begin"/>
      </w:r>
      <w:r w:rsidR="00855D48">
        <w:instrText xml:space="preserve"> REF _Ref196903452 \r \h </w:instrText>
      </w:r>
      <w:r w:rsidR="00855D48">
        <w:fldChar w:fldCharType="separate"/>
      </w:r>
      <w:r w:rsidR="005C6635">
        <w:t>[5]</w:t>
      </w:r>
      <w:r w:rsidR="00855D48">
        <w:fldChar w:fldCharType="end"/>
      </w:r>
      <w:r w:rsidR="00DF66E2">
        <w:t xml:space="preserve"> </w:t>
      </w:r>
      <w:r>
        <w:t>are presented</w:t>
      </w:r>
      <w:r w:rsidR="001D4965">
        <w:t xml:space="preserve">. </w:t>
      </w:r>
    </w:p>
    <w:p w14:paraId="2CC075DC" w14:textId="74A45687" w:rsidR="00D077D5" w:rsidRDefault="00DB0903" w:rsidP="00D077D5">
      <w:r>
        <w:t>T</w:t>
      </w:r>
      <w:r w:rsidR="0098104A">
        <w:t xml:space="preserve">he </w:t>
      </w:r>
      <w:r w:rsidR="00B85176">
        <w:t xml:space="preserve">following </w:t>
      </w:r>
      <w:r w:rsidR="0098104A">
        <w:t xml:space="preserve">parameters </w:t>
      </w:r>
      <w:r w:rsidR="00B85176">
        <w:t xml:space="preserve">concerning </w:t>
      </w:r>
      <w:r w:rsidR="0098104A">
        <w:t xml:space="preserve">the </w:t>
      </w:r>
      <w:r w:rsidR="00CF3263">
        <w:t>I</w:t>
      </w:r>
      <w:r w:rsidR="00D077D5">
        <w:t>nterfering Cell</w:t>
      </w:r>
      <w:r w:rsidR="00CF3263">
        <w:t>s’ (ICs) signals are fixed, namely,</w:t>
      </w:r>
    </w:p>
    <w:p w14:paraId="6E7656CE" w14:textId="75FA234B" w:rsidR="00D077D5" w:rsidRPr="000F0CFB" w:rsidRDefault="00CF3263" w:rsidP="00214598">
      <w:pPr>
        <w:pStyle w:val="ListParagraph"/>
        <w:numPr>
          <w:ilvl w:val="0"/>
          <w:numId w:val="12"/>
        </w:numPr>
        <w:rPr>
          <w:b/>
          <w:bCs/>
        </w:rPr>
      </w:pPr>
      <w:r w:rsidRPr="000F0CFB">
        <w:rPr>
          <w:b/>
          <w:bCs/>
        </w:rPr>
        <w:t xml:space="preserve">Modulation: </w:t>
      </w:r>
      <w:r w:rsidR="00D077D5" w:rsidRPr="000F0CFB">
        <w:rPr>
          <w:b/>
          <w:bCs/>
        </w:rPr>
        <w:t>16QAM</w:t>
      </w:r>
      <w:r w:rsidR="00A96796" w:rsidRPr="00A96796">
        <w:t xml:space="preserve"> </w:t>
      </w:r>
      <w:r w:rsidR="00A96796" w:rsidRPr="00A96796">
        <w:fldChar w:fldCharType="begin"/>
      </w:r>
      <w:r w:rsidR="00A96796" w:rsidRPr="00A96796">
        <w:instrText xml:space="preserve"> REF _Ref185294832 \r \h </w:instrText>
      </w:r>
      <w:r w:rsidR="00A96796">
        <w:instrText xml:space="preserve"> \* MERGEFORMAT </w:instrText>
      </w:r>
      <w:r w:rsidR="00A96796" w:rsidRPr="00A96796">
        <w:fldChar w:fldCharType="separate"/>
      </w:r>
      <w:r w:rsidR="005C6635">
        <w:t>[3]</w:t>
      </w:r>
      <w:r w:rsidR="00A96796" w:rsidRPr="00A96796">
        <w:fldChar w:fldCharType="end"/>
      </w:r>
    </w:p>
    <w:p w14:paraId="4CED0D87" w14:textId="72AD3A2F" w:rsidR="00D077D5" w:rsidRPr="000F0CFB" w:rsidRDefault="00CF3263" w:rsidP="00214598">
      <w:pPr>
        <w:pStyle w:val="ListParagraph"/>
        <w:numPr>
          <w:ilvl w:val="0"/>
          <w:numId w:val="12"/>
        </w:numPr>
        <w:rPr>
          <w:b/>
          <w:bCs/>
        </w:rPr>
      </w:pPr>
      <w:r w:rsidRPr="000F0CFB">
        <w:rPr>
          <w:b/>
          <w:bCs/>
        </w:rPr>
        <w:t xml:space="preserve">Propagation </w:t>
      </w:r>
      <w:r w:rsidR="005A3CE1" w:rsidRPr="000F0CFB">
        <w:rPr>
          <w:b/>
          <w:bCs/>
        </w:rPr>
        <w:t xml:space="preserve">condition: </w:t>
      </w:r>
      <w:r w:rsidR="00D077D5" w:rsidRPr="000F0CFB">
        <w:rPr>
          <w:b/>
          <w:bCs/>
        </w:rPr>
        <w:t>TDLC300-100</w:t>
      </w:r>
      <w:r w:rsidR="00A96796" w:rsidRPr="00A96796">
        <w:t xml:space="preserve"> </w:t>
      </w:r>
      <w:r w:rsidR="00A96796" w:rsidRPr="00A96796">
        <w:fldChar w:fldCharType="begin"/>
      </w:r>
      <w:r w:rsidR="00A96796" w:rsidRPr="00A96796">
        <w:instrText xml:space="preserve"> REF _Ref185294851 \r \h </w:instrText>
      </w:r>
      <w:r w:rsidR="00A96796">
        <w:instrText xml:space="preserve"> \* MERGEFORMAT </w:instrText>
      </w:r>
      <w:r w:rsidR="00A96796" w:rsidRPr="00A96796">
        <w:fldChar w:fldCharType="separate"/>
      </w:r>
      <w:r w:rsidR="005C6635">
        <w:t>[4]</w:t>
      </w:r>
      <w:r w:rsidR="00A96796" w:rsidRPr="00A96796">
        <w:fldChar w:fldCharType="end"/>
      </w:r>
    </w:p>
    <w:p w14:paraId="3305EDC7" w14:textId="1DD62A21" w:rsidR="00B66970" w:rsidRDefault="00C46AA3" w:rsidP="00B66970">
      <w:r>
        <w:t xml:space="preserve">Furthermore, </w:t>
      </w:r>
      <w:r w:rsidR="004729E6">
        <w:t xml:space="preserve">the following note is </w:t>
      </w:r>
      <w:r w:rsidR="008C0893">
        <w:t xml:space="preserve">added </w:t>
      </w:r>
      <w:r w:rsidR="00762CA7">
        <w:t xml:space="preserve">in </w:t>
      </w:r>
      <w:r w:rsidR="00762CA7">
        <w:fldChar w:fldCharType="begin"/>
      </w:r>
      <w:r w:rsidR="00762CA7">
        <w:instrText xml:space="preserve"> REF _Ref185294851 \r \h </w:instrText>
      </w:r>
      <w:r w:rsidR="00762CA7">
        <w:fldChar w:fldCharType="separate"/>
      </w:r>
      <w:r w:rsidR="005C6635">
        <w:t>[4]</w:t>
      </w:r>
      <w:r w:rsidR="00762CA7">
        <w:fldChar w:fldCharType="end"/>
      </w:r>
      <w:r w:rsidR="008C0893">
        <w:t>:</w:t>
      </w:r>
    </w:p>
    <w:p w14:paraId="5404CDE7" w14:textId="6EB01797" w:rsidR="00D43575" w:rsidRDefault="00D43575" w:rsidP="00214598">
      <w:pPr>
        <w:pStyle w:val="ListParagraph"/>
        <w:numPr>
          <w:ilvl w:val="0"/>
          <w:numId w:val="18"/>
        </w:numPr>
        <w:rPr>
          <w:b/>
          <w:bCs/>
          <w:lang w:val="en-DK"/>
        </w:rPr>
      </w:pPr>
      <w:r w:rsidRPr="00B66970">
        <w:rPr>
          <w:b/>
          <w:bCs/>
          <w:lang w:val="en-DK"/>
        </w:rPr>
        <w:t xml:space="preserve">Note: Reuse the same FRC A.3, A.4 and A.5 with </w:t>
      </w:r>
      <w:r w:rsidRPr="00B66970">
        <w:rPr>
          <w:b/>
          <w:bCs/>
          <w:i/>
          <w:lang w:val="en-DK"/>
        </w:rPr>
        <w:t>Additional DM-RS position</w:t>
      </w:r>
      <w:r w:rsidRPr="00B66970">
        <w:rPr>
          <w:b/>
          <w:bCs/>
          <w:lang w:val="en-DK"/>
        </w:rPr>
        <w:t xml:space="preserve"> = </w:t>
      </w:r>
      <w:r w:rsidRPr="00B66970">
        <w:rPr>
          <w:b/>
          <w:bCs/>
          <w:i/>
          <w:lang w:val="en-DK"/>
        </w:rPr>
        <w:t>pos1</w:t>
      </w:r>
      <w:r w:rsidRPr="00B66970">
        <w:rPr>
          <w:b/>
          <w:bCs/>
          <w:lang w:val="en-DK"/>
        </w:rPr>
        <w:t xml:space="preserve"> and 1 transmission layer defined in TS38.104 </w:t>
      </w:r>
      <w:r w:rsidR="00EC5D30">
        <w:rPr>
          <w:b/>
          <w:bCs/>
          <w:lang w:val="en-DK"/>
        </w:rPr>
        <w:fldChar w:fldCharType="begin"/>
      </w:r>
      <w:r w:rsidR="00EC5D30">
        <w:rPr>
          <w:b/>
          <w:bCs/>
          <w:lang w:val="en-DK"/>
        </w:rPr>
        <w:instrText xml:space="preserve"> REF _Ref178609213 \r \h </w:instrText>
      </w:r>
      <w:r w:rsidR="00EC5D30">
        <w:rPr>
          <w:b/>
          <w:bCs/>
          <w:lang w:val="en-DK"/>
        </w:rPr>
      </w:r>
      <w:r w:rsidR="00EC5D30">
        <w:rPr>
          <w:b/>
          <w:bCs/>
          <w:lang w:val="en-DK"/>
        </w:rPr>
        <w:fldChar w:fldCharType="separate"/>
      </w:r>
      <w:r w:rsidR="005C6635">
        <w:rPr>
          <w:b/>
          <w:bCs/>
          <w:lang w:val="en-DK"/>
        </w:rPr>
        <w:t>[9]</w:t>
      </w:r>
      <w:r w:rsidR="00EC5D30">
        <w:rPr>
          <w:b/>
          <w:bCs/>
          <w:lang w:val="en-DK"/>
        </w:rPr>
        <w:fldChar w:fldCharType="end"/>
      </w:r>
      <w:r w:rsidRPr="00B66970">
        <w:rPr>
          <w:b/>
          <w:bCs/>
          <w:lang w:val="en-DK"/>
        </w:rPr>
        <w:t>.</w:t>
      </w:r>
    </w:p>
    <w:p w14:paraId="55FA1D13" w14:textId="517FF014" w:rsidR="00056E6D" w:rsidRDefault="00032CC0" w:rsidP="00032CC0">
      <w:pPr>
        <w:rPr>
          <w:lang w:val="en-DK"/>
        </w:rPr>
      </w:pPr>
      <w:r>
        <w:rPr>
          <w:lang w:val="en-DK"/>
        </w:rPr>
        <w:t xml:space="preserve">Considering </w:t>
      </w:r>
      <w:r w:rsidR="00E43D1C">
        <w:rPr>
          <w:lang w:val="en-DK"/>
        </w:rPr>
        <w:t xml:space="preserve">the </w:t>
      </w:r>
      <w:r>
        <w:rPr>
          <w:lang w:val="en-DK"/>
        </w:rPr>
        <w:t xml:space="preserve">DMRS configuration, </w:t>
      </w:r>
      <w:r w:rsidR="00363BAE">
        <w:rPr>
          <w:lang w:val="en-DK"/>
        </w:rPr>
        <w:t xml:space="preserve">following </w:t>
      </w:r>
      <w:r w:rsidR="00363BAE" w:rsidRPr="00C42E2E">
        <w:rPr>
          <w:lang w:val="en-DK"/>
        </w:rPr>
        <w:t>Table: 8.2.1.1-1 Test parameters for testing PUSCH</w:t>
      </w:r>
      <w:r w:rsidR="00363BAE">
        <w:rPr>
          <w:lang w:val="en-DK"/>
        </w:rPr>
        <w:t xml:space="preserve"> in </w:t>
      </w:r>
      <w:r w:rsidR="00363BAE">
        <w:rPr>
          <w:lang w:val="en-DK"/>
        </w:rPr>
        <w:fldChar w:fldCharType="begin"/>
      </w:r>
      <w:r w:rsidR="00363BAE">
        <w:rPr>
          <w:lang w:val="en-DK"/>
        </w:rPr>
        <w:instrText xml:space="preserve"> REF _Ref178609213 \r \h </w:instrText>
      </w:r>
      <w:r w:rsidR="00363BAE">
        <w:rPr>
          <w:lang w:val="en-DK"/>
        </w:rPr>
      </w:r>
      <w:r w:rsidR="00363BAE">
        <w:rPr>
          <w:lang w:val="en-DK"/>
        </w:rPr>
        <w:fldChar w:fldCharType="separate"/>
      </w:r>
      <w:r w:rsidR="005C6635">
        <w:rPr>
          <w:lang w:val="en-DK"/>
        </w:rPr>
        <w:t>[9]</w:t>
      </w:r>
      <w:r w:rsidR="00363BAE">
        <w:rPr>
          <w:lang w:val="en-DK"/>
        </w:rPr>
        <w:fldChar w:fldCharType="end"/>
      </w:r>
      <w:r w:rsidR="00363BAE">
        <w:rPr>
          <w:lang w:val="en-DK"/>
        </w:rPr>
        <w:t xml:space="preserve">, </w:t>
      </w:r>
      <w:r w:rsidR="008B0AE4">
        <w:rPr>
          <w:lang w:val="en-DK"/>
        </w:rPr>
        <w:t>the</w:t>
      </w:r>
      <w:r w:rsidR="001455E5">
        <w:rPr>
          <w:lang w:val="en-DK"/>
        </w:rPr>
        <w:t xml:space="preserve"> simulation results presented </w:t>
      </w:r>
      <w:r w:rsidR="00854D8F">
        <w:rPr>
          <w:lang w:val="en-DK"/>
        </w:rPr>
        <w:t xml:space="preserve">here are </w:t>
      </w:r>
      <w:r w:rsidR="00032266">
        <w:rPr>
          <w:lang w:val="en-DK"/>
        </w:rPr>
        <w:t>using</w:t>
      </w:r>
      <w:r w:rsidR="00056E6D">
        <w:rPr>
          <w:lang w:val="en-DK"/>
        </w:rPr>
        <w:t>:</w:t>
      </w:r>
    </w:p>
    <w:p w14:paraId="12F1184E" w14:textId="77777777" w:rsidR="00056E6D" w:rsidRDefault="00032CC0" w:rsidP="00056E6D">
      <w:pPr>
        <w:pStyle w:val="ListParagraph"/>
        <w:numPr>
          <w:ilvl w:val="0"/>
          <w:numId w:val="18"/>
        </w:numPr>
        <w:rPr>
          <w:lang w:val="en-DK"/>
        </w:rPr>
      </w:pPr>
      <w:r w:rsidRPr="00056E6D">
        <w:rPr>
          <w:lang w:val="en-DK"/>
        </w:rPr>
        <w:t>Number of DM-RS CDM group(s) without data</w:t>
      </w:r>
      <w:r w:rsidR="00032266" w:rsidRPr="00056E6D">
        <w:rPr>
          <w:lang w:val="en-DK"/>
        </w:rPr>
        <w:t xml:space="preserve"> = </w:t>
      </w:r>
      <w:r w:rsidRPr="00056E6D">
        <w:rPr>
          <w:lang w:val="en-DK"/>
        </w:rPr>
        <w:t>2</w:t>
      </w:r>
      <w:r w:rsidR="00056E6D">
        <w:rPr>
          <w:lang w:val="en-DK"/>
        </w:rPr>
        <w:t>,</w:t>
      </w:r>
      <w:r w:rsidR="00032266" w:rsidRPr="00056E6D">
        <w:rPr>
          <w:lang w:val="en-DK"/>
        </w:rPr>
        <w:t xml:space="preserve"> and </w:t>
      </w:r>
    </w:p>
    <w:p w14:paraId="26269725" w14:textId="00FBB20F" w:rsidR="00FA5BF9" w:rsidRDefault="00032CC0" w:rsidP="00056E6D">
      <w:pPr>
        <w:pStyle w:val="ListParagraph"/>
        <w:numPr>
          <w:ilvl w:val="0"/>
          <w:numId w:val="18"/>
        </w:numPr>
        <w:rPr>
          <w:lang w:val="en-DK"/>
        </w:rPr>
      </w:pPr>
      <w:r w:rsidRPr="00056E6D">
        <w:rPr>
          <w:lang w:val="en-DK"/>
        </w:rPr>
        <w:t>Ratio of PUSCH EPRE to DM-RS EPRE</w:t>
      </w:r>
      <w:r w:rsidR="00032266" w:rsidRPr="00056E6D">
        <w:rPr>
          <w:lang w:val="en-DK"/>
        </w:rPr>
        <w:t xml:space="preserve"> = </w:t>
      </w:r>
      <w:r w:rsidRPr="00056E6D">
        <w:rPr>
          <w:lang w:val="en-DK"/>
        </w:rPr>
        <w:t>-3 dB</w:t>
      </w:r>
      <w:r w:rsidR="00046246">
        <w:rPr>
          <w:lang w:val="en-DK"/>
        </w:rPr>
        <w:t>,</w:t>
      </w:r>
    </w:p>
    <w:p w14:paraId="0F3C6EA2" w14:textId="5787E008" w:rsidR="00046246" w:rsidRPr="00046246" w:rsidRDefault="001129BB" w:rsidP="00046246">
      <w:pPr>
        <w:rPr>
          <w:lang w:val="en-DK"/>
        </w:rPr>
      </w:pPr>
      <w:r>
        <w:rPr>
          <w:lang w:val="en-DK"/>
        </w:rPr>
        <w:t>w</w:t>
      </w:r>
      <w:r w:rsidR="00046246">
        <w:rPr>
          <w:lang w:val="en-DK"/>
        </w:rPr>
        <w:t xml:space="preserve">hich </w:t>
      </w:r>
      <w:r>
        <w:rPr>
          <w:lang w:val="en-DK"/>
        </w:rPr>
        <w:t xml:space="preserve">were also agreed in RAN4#115 as captured in </w:t>
      </w:r>
      <w:r>
        <w:rPr>
          <w:lang w:val="en-DK"/>
        </w:rPr>
        <w:fldChar w:fldCharType="begin"/>
      </w:r>
      <w:r>
        <w:rPr>
          <w:lang w:val="en-DK"/>
        </w:rPr>
        <w:instrText xml:space="preserve"> REF _Ref204596816 \r \h </w:instrText>
      </w:r>
      <w:r>
        <w:rPr>
          <w:lang w:val="en-DK"/>
        </w:rPr>
      </w:r>
      <w:r>
        <w:rPr>
          <w:lang w:val="en-DK"/>
        </w:rPr>
        <w:fldChar w:fldCharType="separate"/>
      </w:r>
      <w:r>
        <w:rPr>
          <w:lang w:val="en-DK"/>
        </w:rPr>
        <w:t>[6]</w:t>
      </w:r>
      <w:r>
        <w:rPr>
          <w:lang w:val="en-DK"/>
        </w:rPr>
        <w:fldChar w:fldCharType="end"/>
      </w:r>
      <w:r>
        <w:rPr>
          <w:lang w:val="en-DK"/>
        </w:rPr>
        <w:t xml:space="preserve">. </w:t>
      </w:r>
    </w:p>
    <w:p w14:paraId="6ABCE4EC" w14:textId="54D81B5C" w:rsidR="00EC3C41" w:rsidRDefault="00F9549F" w:rsidP="00E86B15">
      <w:pPr>
        <w:pStyle w:val="RAN4H2"/>
      </w:pPr>
      <w:bookmarkStart w:id="6" w:name="_Ref192593967"/>
      <w:r>
        <w:lastRenderedPageBreak/>
        <w:t>Subcarrier Spacing</w:t>
      </w:r>
      <w:r w:rsidR="006A24E2">
        <w:t xml:space="preserve"> 15 KHz</w:t>
      </w:r>
      <w:bookmarkEnd w:id="6"/>
    </w:p>
    <w:p w14:paraId="5BFA0F2D" w14:textId="2ABD168A" w:rsidR="00D1434F" w:rsidRDefault="003B7421" w:rsidP="003B7421">
      <w:pPr>
        <w:keepNext/>
      </w:pPr>
      <w:r>
        <w:t xml:space="preserve">The simulation results </w:t>
      </w:r>
      <w:r w:rsidR="00F9549F">
        <w:t xml:space="preserve">for </w:t>
      </w:r>
      <w:r w:rsidR="008C2D9C" w:rsidRPr="008C2D9C">
        <w:rPr>
          <w:lang w:val="en-DK"/>
        </w:rPr>
        <w:t>SCS</w:t>
      </w:r>
      <w:r w:rsidR="008C2D9C">
        <w:t xml:space="preserve"> </w:t>
      </w:r>
      <w:r w:rsidR="00F9549F">
        <w:t xml:space="preserve">15 KHz are tabulated in </w:t>
      </w:r>
      <w:r w:rsidR="00C67CFC">
        <w:fldChar w:fldCharType="begin"/>
      </w:r>
      <w:r w:rsidR="00C67CFC">
        <w:instrText xml:space="preserve"> REF _Ref189843557 \h </w:instrText>
      </w:r>
      <w:r w:rsidR="00C67CFC">
        <w:fldChar w:fldCharType="separate"/>
      </w:r>
      <w:r w:rsidR="005C6635">
        <w:t xml:space="preserve">Table </w:t>
      </w:r>
      <w:r w:rsidR="005C6635">
        <w:rPr>
          <w:noProof/>
        </w:rPr>
        <w:t>1</w:t>
      </w:r>
      <w:r w:rsidR="00C67CFC">
        <w:fldChar w:fldCharType="end"/>
      </w:r>
      <w:r w:rsidR="00E106AC">
        <w:t xml:space="preserve"> and </w:t>
      </w:r>
      <w:r w:rsidR="009D6031">
        <w:fldChar w:fldCharType="begin"/>
      </w:r>
      <w:r w:rsidR="009D6031">
        <w:instrText xml:space="preserve"> REF _Ref192590509 \h </w:instrText>
      </w:r>
      <w:r w:rsidR="009D6031">
        <w:fldChar w:fldCharType="separate"/>
      </w:r>
      <w:r w:rsidR="005C6635">
        <w:t xml:space="preserve">Table </w:t>
      </w:r>
      <w:r w:rsidR="005C6635">
        <w:rPr>
          <w:noProof/>
        </w:rPr>
        <w:t>2</w:t>
      </w:r>
      <w:r w:rsidR="009D6031">
        <w:fldChar w:fldCharType="end"/>
      </w:r>
      <w:r w:rsidR="009D6031">
        <w:t xml:space="preserve"> </w:t>
      </w:r>
      <w:r w:rsidR="009D6031" w:rsidRPr="009D6031">
        <w:t>for B</w:t>
      </w:r>
      <w:r w:rsidR="009D6031">
        <w:t>andwidth</w:t>
      </w:r>
      <w:r w:rsidR="0008794F">
        <w:t xml:space="preserve"> (BW)</w:t>
      </w:r>
      <w:r w:rsidR="009D6031" w:rsidRPr="009D6031">
        <w:t xml:space="preserve"> sizes of 5MHz and 20 MHz</w:t>
      </w:r>
      <w:r w:rsidR="0008794F">
        <w:t>,</w:t>
      </w:r>
      <w:r w:rsidR="009D6031" w:rsidRPr="009D6031">
        <w:t xml:space="preserve"> respectively.</w:t>
      </w:r>
    </w:p>
    <w:p w14:paraId="1B173B33" w14:textId="034E5220" w:rsidR="00C94CD9" w:rsidRDefault="00C94CD9" w:rsidP="00C94CD9">
      <w:pPr>
        <w:pStyle w:val="Caption"/>
        <w:keepNext/>
      </w:pPr>
      <w:bookmarkStart w:id="7" w:name="_Ref18984355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C6635">
        <w:rPr>
          <w:noProof/>
        </w:rPr>
        <w:t>1</w:t>
      </w:r>
      <w:r>
        <w:fldChar w:fldCharType="end"/>
      </w:r>
      <w:bookmarkEnd w:id="7"/>
      <w:r>
        <w:t xml:space="preserve">. </w:t>
      </w:r>
      <w:r w:rsidRPr="008C0C91">
        <w:t>SCS 15 KHz, BW 5 MHz</w:t>
      </w:r>
    </w:p>
    <w:tbl>
      <w:tblPr>
        <w:tblW w:w="8500" w:type="dxa"/>
        <w:jc w:val="center"/>
        <w:tblLayout w:type="fixed"/>
        <w:tblLook w:val="04A0" w:firstRow="1" w:lastRow="0" w:firstColumn="1" w:lastColumn="0" w:noHBand="0" w:noVBand="1"/>
      </w:tblPr>
      <w:tblGrid>
        <w:gridCol w:w="456"/>
        <w:gridCol w:w="551"/>
        <w:gridCol w:w="679"/>
        <w:gridCol w:w="1485"/>
        <w:gridCol w:w="1376"/>
        <w:gridCol w:w="1004"/>
        <w:gridCol w:w="1390"/>
        <w:gridCol w:w="1559"/>
      </w:tblGrid>
      <w:tr w:rsidR="00B13648" w:rsidRPr="00C4591D" w14:paraId="10B57320" w14:textId="77777777" w:rsidTr="00486698">
        <w:trPr>
          <w:trHeight w:val="420"/>
          <w:jc w:val="center"/>
        </w:trPr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AE64" w14:textId="77777777" w:rsidR="00B13648" w:rsidRPr="0089436F" w:rsidRDefault="00B13648" w:rsidP="006D1BD6">
            <w:pPr>
              <w:jc w:val="center"/>
              <w:rPr>
                <w:rFonts w:cs="Times New Roman"/>
                <w:lang w:val="en-DK"/>
              </w:rPr>
            </w:pPr>
            <w:bookmarkStart w:id="8" w:name="_Hlk192068430"/>
            <w:r w:rsidRPr="0089436F">
              <w:rPr>
                <w:rFonts w:cs="Times New Roman"/>
                <w:lang w:val="en-DK"/>
              </w:rPr>
              <w:t>Number of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6FE4F" w14:textId="77777777" w:rsidR="00B13648" w:rsidRPr="0089436F" w:rsidRDefault="00B13648" w:rsidP="006D1BD6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Serving Cell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6D738" w14:textId="77777777" w:rsidR="00B13648" w:rsidRPr="0089436F" w:rsidRDefault="00B13648" w:rsidP="006D1BD6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(INR1, INR2) dB</w:t>
            </w:r>
          </w:p>
          <w:p w14:paraId="69DB53DC" w14:textId="77777777" w:rsidR="00B13648" w:rsidRPr="0089436F" w:rsidRDefault="00B13648" w:rsidP="006D1BD6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E2D1AEE" w14:textId="77777777" w:rsidR="00B13648" w:rsidRPr="0089436F" w:rsidRDefault="00B13648" w:rsidP="006D1BD6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Mapping Type</w:t>
            </w:r>
          </w:p>
        </w:tc>
        <w:tc>
          <w:tcPr>
            <w:tcW w:w="29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EE78A" w14:textId="4D702C02" w:rsidR="00B13648" w:rsidRPr="0089436F" w:rsidRDefault="00FF74B1" w:rsidP="00FF74B1">
            <w:pPr>
              <w:tabs>
                <w:tab w:val="left" w:pos="2953"/>
              </w:tabs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SNR dB</w:t>
            </w:r>
          </w:p>
        </w:tc>
      </w:tr>
      <w:tr w:rsidR="00F109C3" w:rsidRPr="00C4591D" w14:paraId="7A9A0049" w14:textId="77777777" w:rsidTr="00486698">
        <w:trPr>
          <w:trHeight w:val="820"/>
          <w:jc w:val="center"/>
        </w:trPr>
        <w:tc>
          <w:tcPr>
            <w:tcW w:w="4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C0E4BDF" w14:textId="77777777" w:rsidR="00F109C3" w:rsidRPr="0089436F" w:rsidRDefault="00F109C3" w:rsidP="006D1BD6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Rx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17B28" w14:textId="77777777" w:rsidR="00F109C3" w:rsidRPr="0089436F" w:rsidRDefault="00F109C3" w:rsidP="006D1BD6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ICs</w:t>
            </w:r>
          </w:p>
        </w:tc>
        <w:tc>
          <w:tcPr>
            <w:tcW w:w="67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EA2DE" w14:textId="77777777" w:rsidR="00F109C3" w:rsidRPr="0089436F" w:rsidRDefault="00F109C3" w:rsidP="006D1BD6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MCS</w:t>
            </w:r>
          </w:p>
        </w:tc>
        <w:tc>
          <w:tcPr>
            <w:tcW w:w="148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B09E0" w14:textId="77777777" w:rsidR="00F109C3" w:rsidRPr="0089436F" w:rsidRDefault="00F109C3" w:rsidP="006D1BD6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Propagation Condition</w:t>
            </w:r>
          </w:p>
        </w:tc>
        <w:tc>
          <w:tcPr>
            <w:tcW w:w="13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68715" w14:textId="77777777" w:rsidR="00F109C3" w:rsidRPr="0089436F" w:rsidRDefault="00F109C3" w:rsidP="006D1BD6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004" w:type="dxa"/>
            <w:vMerge/>
            <w:tcBorders>
              <w:left w:val="nil"/>
              <w:right w:val="single" w:sz="4" w:space="0" w:color="auto"/>
            </w:tcBorders>
          </w:tcPr>
          <w:p w14:paraId="3508E6A7" w14:textId="77777777" w:rsidR="00F109C3" w:rsidRPr="0089436F" w:rsidRDefault="00F109C3" w:rsidP="006D1BD6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9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1856D16" w14:textId="2DD7CE04" w:rsidR="00F109C3" w:rsidRPr="0089436F" w:rsidRDefault="00F109C3" w:rsidP="006D1BD6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MMSE-IRC</w:t>
            </w:r>
            <w:r>
              <w:rPr>
                <w:rFonts w:cs="Times New Roman"/>
                <w:lang w:val="en-DK"/>
              </w:rPr>
              <w:t xml:space="preserve"> Ideal</w:t>
            </w: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7F26F06" w14:textId="63A20284" w:rsidR="00F109C3" w:rsidRPr="0089436F" w:rsidRDefault="00F109C3" w:rsidP="006D1BD6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MMSE</w:t>
            </w:r>
            <w:r>
              <w:rPr>
                <w:rFonts w:cs="Times New Roman"/>
                <w:lang w:val="en-DK"/>
              </w:rPr>
              <w:t>-IRC with Impairments</w:t>
            </w:r>
          </w:p>
        </w:tc>
      </w:tr>
      <w:tr w:rsidR="00F109C3" w:rsidRPr="00C4591D" w14:paraId="168323B0" w14:textId="77777777" w:rsidTr="00486698">
        <w:trPr>
          <w:trHeight w:val="187"/>
          <w:jc w:val="center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304ED38" w14:textId="77777777" w:rsidR="00F109C3" w:rsidRPr="0089436F" w:rsidRDefault="00F109C3" w:rsidP="00970082">
            <w:pPr>
              <w:jc w:val="center"/>
              <w:rPr>
                <w:rFonts w:cs="Times New Roman"/>
                <w:lang w:val="en-DK"/>
              </w:rPr>
            </w:pPr>
            <w:bookmarkStart w:id="9" w:name="_Hlk192068061"/>
            <w:r w:rsidRPr="0089436F">
              <w:rPr>
                <w:rFonts w:cs="Times New Roman"/>
                <w:lang w:val="en-DK"/>
              </w:rPr>
              <w:t>2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D3D55" w14:textId="77777777" w:rsidR="00F109C3" w:rsidRPr="0089436F" w:rsidRDefault="00F109C3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1</w:t>
            </w:r>
          </w:p>
        </w:tc>
        <w:tc>
          <w:tcPr>
            <w:tcW w:w="6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6C45E" w14:textId="32867936" w:rsidR="00F109C3" w:rsidRPr="0089436F" w:rsidRDefault="00F109C3" w:rsidP="00970082">
            <w:pPr>
              <w:jc w:val="center"/>
              <w:rPr>
                <w:rFonts w:cs="Times New Roman"/>
                <w:lang w:val="en-DK"/>
              </w:rPr>
            </w:pPr>
            <w:r>
              <w:rPr>
                <w:rFonts w:cs="Times New Roman"/>
                <w:lang w:val="en-DK"/>
              </w:rPr>
              <w:t>16</w:t>
            </w: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7FF80" w14:textId="006B400B" w:rsidR="00F109C3" w:rsidRPr="0089436F" w:rsidRDefault="00F109C3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</w:rPr>
              <w:t>TDLA30-10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19190" w14:textId="4E001AF2" w:rsidR="00F109C3" w:rsidRPr="00E81B8C" w:rsidRDefault="00F109C3" w:rsidP="00970082">
            <w:pPr>
              <w:jc w:val="center"/>
              <w:rPr>
                <w:rFonts w:cs="Times New Roman"/>
                <w:strike/>
                <w:lang w:val="en-DK"/>
              </w:rPr>
            </w:pPr>
            <w:r w:rsidRPr="0089436F">
              <w:rPr>
                <w:rFonts w:eastAsiaTheme="minorEastAsia" w:cs="Times New Roman"/>
                <w:lang w:eastAsia="zh-CN"/>
              </w:rPr>
              <w:t>(9.82, N/A) / [HetNet]</w:t>
            </w: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0EEA26C5" w14:textId="55676362" w:rsidR="00F109C3" w:rsidRPr="00E81B8C" w:rsidRDefault="00F109C3" w:rsidP="00970082">
            <w:pPr>
              <w:jc w:val="center"/>
              <w:rPr>
                <w:rFonts w:cs="Times New Roman"/>
                <w:strike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AC68D" w14:textId="062B836B" w:rsidR="00F109C3" w:rsidRPr="003D78D8" w:rsidRDefault="00F109C3" w:rsidP="00970082">
            <w:pPr>
              <w:jc w:val="center"/>
              <w:rPr>
                <w:rFonts w:cs="Times New Roman"/>
                <w:strike/>
                <w:lang w:val="en-DK"/>
              </w:rPr>
            </w:pPr>
            <w:r w:rsidRPr="003D78D8">
              <w:rPr>
                <w:rFonts w:cs="Times New Roman"/>
                <w:szCs w:val="20"/>
              </w:rPr>
              <w:t>10,4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2B700" w14:textId="511EB562" w:rsidR="00F109C3" w:rsidRPr="003D78D8" w:rsidRDefault="005619A7" w:rsidP="00970082">
            <w:pPr>
              <w:jc w:val="center"/>
              <w:rPr>
                <w:rFonts w:cs="Times New Roman"/>
                <w:strike/>
                <w:lang w:val="en-DK"/>
              </w:rPr>
            </w:pPr>
            <w:r>
              <w:rPr>
                <w:rFonts w:cs="Times New Roman"/>
                <w:szCs w:val="20"/>
              </w:rPr>
              <w:t>12</w:t>
            </w:r>
            <w:r w:rsidR="008F776D">
              <w:rPr>
                <w:rFonts w:cs="Times New Roman"/>
                <w:szCs w:val="20"/>
              </w:rPr>
              <w:t>,9</w:t>
            </w:r>
          </w:p>
        </w:tc>
      </w:tr>
      <w:tr w:rsidR="000C3D4F" w:rsidRPr="00C4591D" w14:paraId="43576818" w14:textId="77777777" w:rsidTr="00486698">
        <w:trPr>
          <w:trHeight w:val="187"/>
          <w:jc w:val="center"/>
        </w:trPr>
        <w:tc>
          <w:tcPr>
            <w:tcW w:w="45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5174F" w14:textId="77777777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2C19DA" w14:textId="77777777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E88642" w14:textId="6BB08EE7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33F16" w14:textId="77777777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7EFCF" w14:textId="77777777" w:rsidR="000C3D4F" w:rsidRPr="0089436F" w:rsidRDefault="000C3D4F" w:rsidP="00970082">
            <w:pPr>
              <w:jc w:val="center"/>
              <w:rPr>
                <w:rFonts w:eastAsiaTheme="minorEastAsia" w:cs="Times New Roman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2C7903E" w14:textId="77777777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A3A6D" w14:textId="4E5D4EDA" w:rsidR="000C3D4F" w:rsidRPr="003D78D8" w:rsidRDefault="000C3D4F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10,4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08C69" w14:textId="4FE7C256" w:rsidR="000C3D4F" w:rsidRPr="003D78D8" w:rsidRDefault="008F776D" w:rsidP="00970082">
            <w:pPr>
              <w:jc w:val="center"/>
              <w:rPr>
                <w:rFonts w:cs="Times New Roman"/>
                <w:lang w:val="en-DK"/>
              </w:rPr>
            </w:pPr>
            <w:r>
              <w:rPr>
                <w:rFonts w:cs="Times New Roman"/>
                <w:szCs w:val="20"/>
              </w:rPr>
              <w:t>12,9</w:t>
            </w:r>
          </w:p>
        </w:tc>
      </w:tr>
      <w:tr w:rsidR="000C3D4F" w:rsidRPr="00C4591D" w14:paraId="6F654B9F" w14:textId="77777777" w:rsidTr="00486698">
        <w:trPr>
          <w:trHeight w:val="187"/>
          <w:jc w:val="center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1334B" w14:textId="77777777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97E2A" w14:textId="77777777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9FAC3" w14:textId="43BEF103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5B4BA" w14:textId="6D59F525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</w:rPr>
              <w:t>TDLC300-100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30BA8" w14:textId="4A36B928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eastAsiaTheme="minorEastAsia" w:cs="Times New Roman"/>
                <w:lang w:eastAsia="zh-CN"/>
              </w:rPr>
              <w:t>(5.35, N/A) / [HomNet]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2D577" w14:textId="77777777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B9699" w14:textId="08FE8F18" w:rsidR="000C3D4F" w:rsidRPr="003D78D8" w:rsidRDefault="000C3D4F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11,4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2E3AE" w14:textId="5C7A9D59" w:rsidR="000C3D4F" w:rsidRPr="003D78D8" w:rsidRDefault="000C3D4F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13,</w:t>
            </w:r>
            <w:r w:rsidR="008F776D">
              <w:rPr>
                <w:rFonts w:cs="Times New Roman"/>
                <w:szCs w:val="20"/>
              </w:rPr>
              <w:t>9</w:t>
            </w:r>
          </w:p>
        </w:tc>
      </w:tr>
      <w:tr w:rsidR="000C3D4F" w:rsidRPr="00C4591D" w14:paraId="20B61660" w14:textId="77777777" w:rsidTr="00486698">
        <w:trPr>
          <w:trHeight w:val="187"/>
          <w:jc w:val="center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3028F" w14:textId="77777777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5DBBA" w14:textId="77777777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8DB35C1" w14:textId="4C0B9ADD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9F605" w14:textId="4074989D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FED8B" w14:textId="77777777" w:rsidR="000C3D4F" w:rsidRPr="0089436F" w:rsidRDefault="000C3D4F" w:rsidP="00970082">
            <w:pPr>
              <w:jc w:val="center"/>
              <w:rPr>
                <w:rFonts w:eastAsiaTheme="minorEastAsia" w:cs="Times New Roman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8AB2A" w14:textId="77777777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20682" w14:textId="0A54C2E0" w:rsidR="000C3D4F" w:rsidRPr="003D78D8" w:rsidRDefault="000C3D4F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11,4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82591" w14:textId="1F4377DC" w:rsidR="000C3D4F" w:rsidRPr="003D78D8" w:rsidRDefault="000C3D4F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13,</w:t>
            </w:r>
            <w:r w:rsidR="008F776D">
              <w:rPr>
                <w:rFonts w:cs="Times New Roman"/>
                <w:szCs w:val="20"/>
              </w:rPr>
              <w:t>9</w:t>
            </w:r>
          </w:p>
        </w:tc>
      </w:tr>
      <w:tr w:rsidR="000C3D4F" w:rsidRPr="00C4591D" w14:paraId="1755A667" w14:textId="77777777" w:rsidTr="00486698">
        <w:trPr>
          <w:trHeight w:val="187"/>
          <w:jc w:val="center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2CBD515" w14:textId="349623CA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4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A5229" w14:textId="5A82C008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2</w:t>
            </w: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6EEA5F8" w14:textId="6AC0D7A2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1E1FA" w14:textId="36183C51" w:rsidR="000C3D4F" w:rsidRPr="0089436F" w:rsidRDefault="000C3D4F" w:rsidP="00970082">
            <w:pPr>
              <w:jc w:val="center"/>
              <w:rPr>
                <w:rFonts w:cs="Times New Roman"/>
              </w:rPr>
            </w:pPr>
            <w:r w:rsidRPr="0089436F">
              <w:rPr>
                <w:rFonts w:cs="Times New Roman"/>
                <w:lang w:val="en-DK"/>
              </w:rPr>
              <w:t>TDLA30-10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70737" w14:textId="546BC51E" w:rsidR="000C3D4F" w:rsidRPr="00CD35D1" w:rsidRDefault="000C3D4F" w:rsidP="00970082">
            <w:pPr>
              <w:jc w:val="center"/>
              <w:rPr>
                <w:rFonts w:cs="Times New Roman"/>
                <w:strike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(12.38, -0.97)</w:t>
            </w:r>
            <w:r w:rsidRPr="0089436F">
              <w:rPr>
                <w:rFonts w:eastAsiaTheme="minorEastAsia" w:cs="Times New Roman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6E4CA930" w14:textId="6409C84D" w:rsidR="000C3D4F" w:rsidRPr="00CD35D1" w:rsidRDefault="000C3D4F" w:rsidP="00970082">
            <w:pPr>
              <w:jc w:val="center"/>
              <w:rPr>
                <w:rFonts w:cs="Times New Roman"/>
                <w:strike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378F9" w14:textId="5247A034" w:rsidR="000C3D4F" w:rsidRPr="003D78D8" w:rsidRDefault="000C3D4F" w:rsidP="00970082">
            <w:pPr>
              <w:jc w:val="center"/>
              <w:rPr>
                <w:rFonts w:cs="Times New Roman"/>
                <w:strike/>
              </w:rPr>
            </w:pPr>
            <w:r w:rsidRPr="003D78D8">
              <w:rPr>
                <w:rFonts w:cs="Times New Roman"/>
                <w:szCs w:val="20"/>
              </w:rPr>
              <w:t>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FFAD0" w14:textId="044AFDDD" w:rsidR="000C3D4F" w:rsidRPr="003D78D8" w:rsidRDefault="008F776D" w:rsidP="00970082">
            <w:pPr>
              <w:jc w:val="center"/>
              <w:rPr>
                <w:rFonts w:cs="Times New Roman"/>
                <w:strike/>
              </w:rPr>
            </w:pPr>
            <w:r>
              <w:rPr>
                <w:rFonts w:cs="Times New Roman"/>
                <w:szCs w:val="20"/>
              </w:rPr>
              <w:t>9</w:t>
            </w:r>
            <w:r w:rsidR="000C3D4F" w:rsidRPr="003D78D8">
              <w:rPr>
                <w:rFonts w:cs="Times New Roman"/>
                <w:szCs w:val="20"/>
              </w:rPr>
              <w:t>,5</w:t>
            </w:r>
          </w:p>
        </w:tc>
      </w:tr>
      <w:tr w:rsidR="000C3D4F" w:rsidRPr="00C4591D" w14:paraId="2CDD8087" w14:textId="77777777" w:rsidTr="00486698">
        <w:trPr>
          <w:trHeight w:val="187"/>
          <w:jc w:val="center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848D74" w14:textId="475F53CB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37821" w14:textId="6F8060F6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944D6C" w14:textId="028164F3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B145A" w14:textId="77777777" w:rsidR="000C3D4F" w:rsidRPr="0089436F" w:rsidRDefault="000C3D4F" w:rsidP="00970082">
            <w:pPr>
              <w:jc w:val="center"/>
              <w:rPr>
                <w:rFonts w:cs="Times New Roman"/>
              </w:rPr>
            </w:pPr>
          </w:p>
        </w:tc>
        <w:tc>
          <w:tcPr>
            <w:tcW w:w="13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8C505" w14:textId="77777777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B2244" w14:textId="02665A29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E4F30" w14:textId="20D9D31E" w:rsidR="000C3D4F" w:rsidRPr="003D78D8" w:rsidRDefault="000C3D4F" w:rsidP="00970082">
            <w:pPr>
              <w:jc w:val="center"/>
              <w:rPr>
                <w:rFonts w:cs="Times New Roman"/>
              </w:rPr>
            </w:pPr>
            <w:r w:rsidRPr="003D78D8">
              <w:rPr>
                <w:rFonts w:cs="Times New Roman"/>
                <w:szCs w:val="20"/>
              </w:rPr>
              <w:t>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D3A2C" w14:textId="44D24FC8" w:rsidR="000C3D4F" w:rsidRPr="003D78D8" w:rsidRDefault="008F776D" w:rsidP="0097008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Cs w:val="20"/>
              </w:rPr>
              <w:t>9</w:t>
            </w:r>
            <w:r w:rsidR="000C3D4F" w:rsidRPr="003D78D8">
              <w:rPr>
                <w:rFonts w:cs="Times New Roman"/>
                <w:szCs w:val="20"/>
              </w:rPr>
              <w:t>,</w:t>
            </w:r>
            <w:r>
              <w:rPr>
                <w:rFonts w:cs="Times New Roman"/>
                <w:szCs w:val="20"/>
              </w:rPr>
              <w:t>5</w:t>
            </w:r>
          </w:p>
        </w:tc>
      </w:tr>
      <w:tr w:rsidR="000C3D4F" w:rsidRPr="00C4591D" w14:paraId="267BB51B" w14:textId="77777777" w:rsidTr="00486698">
        <w:trPr>
          <w:trHeight w:val="187"/>
          <w:jc w:val="center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6CE8D" w14:textId="463AD2F4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EA5FB" w14:textId="7F7ACCC3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24ED9" w14:textId="3EFFFD44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7AB4E" w14:textId="0DF99EBA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</w:rPr>
              <w:t>TDLC300-100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3AC53" w14:textId="0E6C1C57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(7.28, -2.52)</w:t>
            </w:r>
            <w:r w:rsidRPr="0089436F">
              <w:rPr>
                <w:rFonts w:eastAsiaTheme="minorEastAsia" w:cs="Times New Roman"/>
                <w:lang w:eastAsia="zh-CN"/>
              </w:rPr>
              <w:t xml:space="preserve"> / [HomNet]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6AF97" w14:textId="77777777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6DA00" w14:textId="05C6AF38" w:rsidR="000C3D4F" w:rsidRPr="003D78D8" w:rsidRDefault="000C3D4F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44FF2" w14:textId="3541E193" w:rsidR="000C3D4F" w:rsidRPr="003D78D8" w:rsidRDefault="005F6DB6" w:rsidP="00970082">
            <w:pPr>
              <w:jc w:val="center"/>
              <w:rPr>
                <w:rFonts w:cs="Times New Roman"/>
                <w:lang w:val="en-DK"/>
              </w:rPr>
            </w:pPr>
            <w:r>
              <w:rPr>
                <w:rFonts w:cs="Times New Roman"/>
                <w:szCs w:val="20"/>
              </w:rPr>
              <w:t>9</w:t>
            </w:r>
            <w:r w:rsidR="000C3D4F" w:rsidRPr="003D78D8">
              <w:rPr>
                <w:rFonts w:cs="Times New Roman"/>
                <w:szCs w:val="20"/>
              </w:rPr>
              <w:t>,</w:t>
            </w:r>
            <w:r>
              <w:rPr>
                <w:rFonts w:cs="Times New Roman"/>
                <w:szCs w:val="20"/>
              </w:rPr>
              <w:t>9</w:t>
            </w:r>
          </w:p>
        </w:tc>
      </w:tr>
      <w:tr w:rsidR="000C3D4F" w:rsidRPr="00C4591D" w14:paraId="0203836B" w14:textId="77777777" w:rsidTr="00486698">
        <w:trPr>
          <w:trHeight w:val="187"/>
          <w:jc w:val="center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F9D81" w14:textId="77777777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A4FC2" w14:textId="77777777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C27C8D" w14:textId="652CE543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0F41A" w14:textId="6A9A2969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18333" w14:textId="77777777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34219" w14:textId="77777777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DAA67" w14:textId="59A92C08" w:rsidR="000C3D4F" w:rsidRPr="003D78D8" w:rsidRDefault="000C3D4F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D0486" w14:textId="46B8189B" w:rsidR="000C3D4F" w:rsidRPr="003D78D8" w:rsidRDefault="005F6DB6" w:rsidP="00970082">
            <w:pPr>
              <w:jc w:val="center"/>
              <w:rPr>
                <w:rFonts w:cs="Times New Roman"/>
                <w:lang w:val="en-DK"/>
              </w:rPr>
            </w:pPr>
            <w:r>
              <w:rPr>
                <w:rFonts w:cs="Times New Roman"/>
                <w:szCs w:val="20"/>
              </w:rPr>
              <w:t>10</w:t>
            </w:r>
          </w:p>
        </w:tc>
      </w:tr>
      <w:tr w:rsidR="000C3D4F" w:rsidRPr="00C4591D" w14:paraId="38FD5236" w14:textId="77777777" w:rsidTr="00486698">
        <w:trPr>
          <w:trHeight w:val="187"/>
          <w:jc w:val="center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A7B4A55" w14:textId="77777777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8</w:t>
            </w: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F7E6A" w14:textId="77777777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2</w:t>
            </w: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0172B1" w14:textId="53EC0A2D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99D09" w14:textId="1921E41F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TDLA30-10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A269A" w14:textId="4F965FF5" w:rsidR="000C3D4F" w:rsidRPr="00C10A76" w:rsidRDefault="000C3D4F" w:rsidP="00970082">
            <w:pPr>
              <w:jc w:val="center"/>
              <w:rPr>
                <w:rFonts w:cs="Times New Roman"/>
                <w:strike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(12.38, -0.97)</w:t>
            </w:r>
            <w:r w:rsidRPr="0089436F">
              <w:rPr>
                <w:rFonts w:eastAsiaTheme="minorEastAsia" w:cs="Times New Roman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6117D4F5" w14:textId="2A483672" w:rsidR="000C3D4F" w:rsidRPr="00C10A76" w:rsidRDefault="000C3D4F" w:rsidP="00970082">
            <w:pPr>
              <w:jc w:val="center"/>
              <w:rPr>
                <w:rFonts w:cs="Times New Roman"/>
                <w:strike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F3DD3" w14:textId="398A3073" w:rsidR="000C3D4F" w:rsidRPr="003D78D8" w:rsidRDefault="000C3D4F" w:rsidP="00970082">
            <w:pPr>
              <w:jc w:val="center"/>
              <w:rPr>
                <w:rFonts w:cs="Times New Roman"/>
                <w:strike/>
                <w:lang w:val="en-DK"/>
              </w:rPr>
            </w:pPr>
            <w:r w:rsidRPr="003D78D8">
              <w:rPr>
                <w:rFonts w:cs="Times New Roman"/>
                <w:szCs w:val="20"/>
              </w:rPr>
              <w:t>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725AD" w14:textId="419100A3" w:rsidR="000C3D4F" w:rsidRPr="003D78D8" w:rsidRDefault="005F6DB6" w:rsidP="00970082">
            <w:pPr>
              <w:jc w:val="center"/>
              <w:rPr>
                <w:rFonts w:cs="Times New Roman"/>
                <w:strike/>
                <w:lang w:val="en-DK"/>
              </w:rPr>
            </w:pPr>
            <w:r>
              <w:rPr>
                <w:rFonts w:cs="Times New Roman"/>
                <w:szCs w:val="20"/>
              </w:rPr>
              <w:t>5</w:t>
            </w:r>
            <w:r w:rsidR="000C3D4F" w:rsidRPr="003D78D8">
              <w:rPr>
                <w:rFonts w:cs="Times New Roman"/>
                <w:szCs w:val="20"/>
              </w:rPr>
              <w:t>,</w:t>
            </w:r>
            <w:r>
              <w:rPr>
                <w:rFonts w:cs="Times New Roman"/>
                <w:szCs w:val="20"/>
              </w:rPr>
              <w:t>5</w:t>
            </w:r>
          </w:p>
        </w:tc>
      </w:tr>
      <w:tr w:rsidR="000C3D4F" w:rsidRPr="00C4591D" w14:paraId="5ECF781D" w14:textId="77777777" w:rsidTr="00486698">
        <w:trPr>
          <w:trHeight w:val="187"/>
          <w:jc w:val="center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0C079" w14:textId="77777777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4EF46" w14:textId="77777777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F8C1A16" w14:textId="6FBF7B88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186AD" w14:textId="77777777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855AA" w14:textId="77777777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B4B26" w14:textId="77777777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74F2A" w14:textId="057179B5" w:rsidR="000C3D4F" w:rsidRPr="003D78D8" w:rsidRDefault="000C3D4F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C3D7B" w14:textId="60D0FB72" w:rsidR="000C3D4F" w:rsidRPr="003D78D8" w:rsidRDefault="005F6DB6" w:rsidP="00970082">
            <w:pPr>
              <w:jc w:val="center"/>
              <w:rPr>
                <w:rFonts w:cs="Times New Roman"/>
                <w:lang w:val="en-DK"/>
              </w:rPr>
            </w:pPr>
            <w:r>
              <w:rPr>
                <w:rFonts w:cs="Times New Roman"/>
                <w:szCs w:val="20"/>
              </w:rPr>
              <w:t>5</w:t>
            </w:r>
            <w:r w:rsidR="000C3D4F" w:rsidRPr="003D78D8">
              <w:rPr>
                <w:rFonts w:cs="Times New Roman"/>
                <w:szCs w:val="20"/>
              </w:rPr>
              <w:t>,</w:t>
            </w:r>
            <w:r>
              <w:rPr>
                <w:rFonts w:cs="Times New Roman"/>
                <w:szCs w:val="20"/>
              </w:rPr>
              <w:t>5</w:t>
            </w:r>
          </w:p>
        </w:tc>
      </w:tr>
      <w:tr w:rsidR="000C3D4F" w:rsidRPr="00C4591D" w14:paraId="7177B1D3" w14:textId="77777777" w:rsidTr="00486698">
        <w:trPr>
          <w:trHeight w:val="187"/>
          <w:jc w:val="center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FE7F8" w14:textId="77777777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30377" w14:textId="77777777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C98B510" w14:textId="7A37BD66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6EF91" w14:textId="33EA23D5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</w:rPr>
              <w:t>TDLC300-100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175D4" w14:textId="386D831D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(7.28, -2.52)</w:t>
            </w:r>
            <w:r w:rsidRPr="0089436F">
              <w:rPr>
                <w:rFonts w:eastAsiaTheme="minorEastAsia" w:cs="Times New Roman"/>
                <w:lang w:eastAsia="zh-CN"/>
              </w:rPr>
              <w:t xml:space="preserve"> / [HomNet]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20BED" w14:textId="5C4BB61E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F37E9" w14:textId="73A4F2C2" w:rsidR="000C3D4F" w:rsidRPr="003D78D8" w:rsidRDefault="000C3D4F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16B8C" w14:textId="1BE934DD" w:rsidR="000C3D4F" w:rsidRPr="003D78D8" w:rsidRDefault="005F6DB6" w:rsidP="00970082">
            <w:pPr>
              <w:jc w:val="center"/>
              <w:rPr>
                <w:rFonts w:cs="Times New Roman"/>
                <w:lang w:val="en-DK"/>
              </w:rPr>
            </w:pPr>
            <w:r>
              <w:rPr>
                <w:rFonts w:cs="Times New Roman"/>
                <w:szCs w:val="20"/>
              </w:rPr>
              <w:t>5</w:t>
            </w:r>
            <w:r w:rsidR="000C3D4F" w:rsidRPr="003D78D8">
              <w:rPr>
                <w:rFonts w:cs="Times New Roman"/>
                <w:szCs w:val="20"/>
              </w:rPr>
              <w:t>,</w:t>
            </w:r>
            <w:r>
              <w:rPr>
                <w:rFonts w:cs="Times New Roman"/>
                <w:szCs w:val="20"/>
              </w:rPr>
              <w:t>7</w:t>
            </w:r>
          </w:p>
        </w:tc>
      </w:tr>
      <w:tr w:rsidR="000C3D4F" w:rsidRPr="00C4591D" w14:paraId="165F2F42" w14:textId="77777777" w:rsidTr="00486698">
        <w:trPr>
          <w:trHeight w:val="187"/>
          <w:jc w:val="center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DCEEF" w14:textId="77777777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8743A" w14:textId="77777777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FFFA0E6" w14:textId="77777777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C6A80" w14:textId="2E3C526D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E8D43" w14:textId="77777777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E183D" w14:textId="2CC1203E" w:rsidR="000C3D4F" w:rsidRPr="0089436F" w:rsidRDefault="000C3D4F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F1F36" w14:textId="5844BC99" w:rsidR="000C3D4F" w:rsidRPr="003D78D8" w:rsidRDefault="000C3D4F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5B78C" w14:textId="0EBA4B6B" w:rsidR="000C3D4F" w:rsidRPr="003D78D8" w:rsidRDefault="005F6DB6" w:rsidP="00970082">
            <w:pPr>
              <w:jc w:val="center"/>
              <w:rPr>
                <w:rFonts w:cs="Times New Roman"/>
                <w:lang w:val="en-DK"/>
              </w:rPr>
            </w:pPr>
            <w:r>
              <w:rPr>
                <w:rFonts w:cs="Times New Roman"/>
                <w:szCs w:val="20"/>
              </w:rPr>
              <w:t>5</w:t>
            </w:r>
            <w:r w:rsidR="000C3D4F" w:rsidRPr="003D78D8">
              <w:rPr>
                <w:rFonts w:cs="Times New Roman"/>
                <w:szCs w:val="20"/>
              </w:rPr>
              <w:t>,</w:t>
            </w:r>
            <w:r>
              <w:rPr>
                <w:rFonts w:cs="Times New Roman"/>
                <w:szCs w:val="20"/>
              </w:rPr>
              <w:t>6</w:t>
            </w:r>
          </w:p>
        </w:tc>
      </w:tr>
      <w:bookmarkEnd w:id="8"/>
      <w:bookmarkEnd w:id="9"/>
    </w:tbl>
    <w:p w14:paraId="0031A70B" w14:textId="77777777" w:rsidR="00822D98" w:rsidRDefault="00822D98" w:rsidP="00822D98"/>
    <w:p w14:paraId="0323D2DC" w14:textId="05576D27" w:rsidR="001534DF" w:rsidRDefault="001534DF" w:rsidP="001534DF">
      <w:pPr>
        <w:pStyle w:val="Caption"/>
        <w:keepNext/>
      </w:pPr>
      <w:bookmarkStart w:id="10" w:name="_Ref192590509"/>
      <w:bookmarkStart w:id="11" w:name="_Ref19259045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C6635">
        <w:rPr>
          <w:noProof/>
        </w:rPr>
        <w:t>2</w:t>
      </w:r>
      <w:r>
        <w:fldChar w:fldCharType="end"/>
      </w:r>
      <w:bookmarkEnd w:id="10"/>
      <w:r>
        <w:t xml:space="preserve">. </w:t>
      </w:r>
      <w:r w:rsidR="00233C61">
        <w:t xml:space="preserve">SCS </w:t>
      </w:r>
      <w:r>
        <w:t>15</w:t>
      </w:r>
      <w:r w:rsidR="000A3419">
        <w:t xml:space="preserve"> </w:t>
      </w:r>
      <w:r>
        <w:t xml:space="preserve">KHz, </w:t>
      </w:r>
      <w:r w:rsidR="00233C61">
        <w:t xml:space="preserve">BW </w:t>
      </w:r>
      <w:r>
        <w:t>20</w:t>
      </w:r>
      <w:r w:rsidR="000A3419">
        <w:t xml:space="preserve"> </w:t>
      </w:r>
      <w:r>
        <w:t>MHz</w:t>
      </w:r>
      <w:bookmarkEnd w:id="11"/>
    </w:p>
    <w:tbl>
      <w:tblPr>
        <w:tblW w:w="8359" w:type="dxa"/>
        <w:jc w:val="center"/>
        <w:tblLayout w:type="fixed"/>
        <w:tblLook w:val="04A0" w:firstRow="1" w:lastRow="0" w:firstColumn="1" w:lastColumn="0" w:noHBand="0" w:noVBand="1"/>
      </w:tblPr>
      <w:tblGrid>
        <w:gridCol w:w="456"/>
        <w:gridCol w:w="551"/>
        <w:gridCol w:w="679"/>
        <w:gridCol w:w="1485"/>
        <w:gridCol w:w="1376"/>
        <w:gridCol w:w="1004"/>
        <w:gridCol w:w="1390"/>
        <w:gridCol w:w="1418"/>
      </w:tblGrid>
      <w:tr w:rsidR="00E97925" w:rsidRPr="00C4591D" w14:paraId="62A3B5E3" w14:textId="77777777" w:rsidTr="002D29FA">
        <w:trPr>
          <w:trHeight w:val="420"/>
          <w:jc w:val="center"/>
        </w:trPr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35AE" w14:textId="77777777" w:rsidR="00E97925" w:rsidRPr="00C4591D" w:rsidRDefault="00E97925" w:rsidP="0020762C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Number of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72BCD" w14:textId="77777777" w:rsidR="00E97925" w:rsidRPr="00C4591D" w:rsidRDefault="00E97925" w:rsidP="0020762C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Serving Cell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83E46" w14:textId="77777777" w:rsidR="00E97925" w:rsidRPr="00C4591D" w:rsidRDefault="00E97925" w:rsidP="0020762C">
            <w:pPr>
              <w:jc w:val="center"/>
              <w:rPr>
                <w:lang w:val="en-DK"/>
              </w:rPr>
            </w:pPr>
            <w:r w:rsidRPr="00A6528A">
              <w:rPr>
                <w:lang w:val="en-DK"/>
              </w:rPr>
              <w:t>(INR1, INR2) dB</w:t>
            </w:r>
          </w:p>
          <w:p w14:paraId="61D9E55C" w14:textId="77777777" w:rsidR="00E97925" w:rsidRPr="00C4591D" w:rsidRDefault="00E97925" w:rsidP="0020762C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F40E3D8" w14:textId="77777777" w:rsidR="00E97925" w:rsidRDefault="00E97925" w:rsidP="0020762C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Mapping Type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1C51C" w14:textId="77777777" w:rsidR="00E97925" w:rsidRPr="00FF74B1" w:rsidRDefault="00E97925" w:rsidP="0020762C">
            <w:pPr>
              <w:tabs>
                <w:tab w:val="left" w:pos="2953"/>
              </w:tabs>
              <w:jc w:val="center"/>
              <w:rPr>
                <w:lang w:val="en-DK"/>
              </w:rPr>
            </w:pPr>
            <w:r w:rsidRPr="00FF74B1">
              <w:rPr>
                <w:lang w:val="en-DK"/>
              </w:rPr>
              <w:t>SNR dB</w:t>
            </w:r>
          </w:p>
        </w:tc>
      </w:tr>
      <w:tr w:rsidR="00F90592" w:rsidRPr="00C4591D" w14:paraId="6D87F2D4" w14:textId="77777777" w:rsidTr="002D29FA">
        <w:trPr>
          <w:trHeight w:val="820"/>
          <w:jc w:val="center"/>
        </w:trPr>
        <w:tc>
          <w:tcPr>
            <w:tcW w:w="4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D85A2E7" w14:textId="77777777" w:rsidR="00F90592" w:rsidRPr="00167399" w:rsidRDefault="00F90592" w:rsidP="0020762C">
            <w:pPr>
              <w:jc w:val="center"/>
              <w:rPr>
                <w:lang w:val="en-DK"/>
              </w:rPr>
            </w:pPr>
            <w:r w:rsidRPr="00167399">
              <w:rPr>
                <w:lang w:val="en-DK"/>
              </w:rPr>
              <w:t>Rx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73ECD" w14:textId="77777777" w:rsidR="00F90592" w:rsidRPr="00C4591D" w:rsidRDefault="00F90592" w:rsidP="0020762C">
            <w:pPr>
              <w:jc w:val="center"/>
              <w:rPr>
                <w:lang w:val="en-DK"/>
              </w:rPr>
            </w:pPr>
            <w:r w:rsidRPr="00167399">
              <w:rPr>
                <w:lang w:val="en-DK"/>
              </w:rPr>
              <w:t>ICs</w:t>
            </w:r>
          </w:p>
        </w:tc>
        <w:tc>
          <w:tcPr>
            <w:tcW w:w="67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111DE" w14:textId="77777777" w:rsidR="00F90592" w:rsidRPr="00C4591D" w:rsidRDefault="00F90592" w:rsidP="0020762C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MCS</w:t>
            </w:r>
          </w:p>
        </w:tc>
        <w:tc>
          <w:tcPr>
            <w:tcW w:w="148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751DC" w14:textId="77777777" w:rsidR="00F90592" w:rsidRPr="00C4591D" w:rsidRDefault="00F90592" w:rsidP="0020762C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Propagation Condition</w:t>
            </w:r>
          </w:p>
        </w:tc>
        <w:tc>
          <w:tcPr>
            <w:tcW w:w="13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C2117" w14:textId="77777777" w:rsidR="00F90592" w:rsidRPr="00C4591D" w:rsidRDefault="00F90592" w:rsidP="0020762C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vMerge/>
            <w:tcBorders>
              <w:left w:val="nil"/>
              <w:right w:val="single" w:sz="4" w:space="0" w:color="auto"/>
            </w:tcBorders>
          </w:tcPr>
          <w:p w14:paraId="1B3E43BB" w14:textId="77777777" w:rsidR="00F90592" w:rsidRDefault="00F90592" w:rsidP="0020762C">
            <w:pPr>
              <w:jc w:val="center"/>
              <w:rPr>
                <w:lang w:val="en-DK"/>
              </w:rPr>
            </w:pPr>
          </w:p>
        </w:tc>
        <w:tc>
          <w:tcPr>
            <w:tcW w:w="139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97FAB66" w14:textId="77777777" w:rsidR="00F90592" w:rsidRDefault="00F90592" w:rsidP="0020762C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MMSE-IRC</w:t>
            </w:r>
          </w:p>
          <w:p w14:paraId="3EB91548" w14:textId="0122413B" w:rsidR="00F90592" w:rsidRDefault="00F90592" w:rsidP="0020762C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Ideal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177D736" w14:textId="3F1151E9" w:rsidR="00F90592" w:rsidRDefault="00F90592" w:rsidP="0020762C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MMSE-IRC with Impairments</w:t>
            </w:r>
          </w:p>
        </w:tc>
      </w:tr>
      <w:tr w:rsidR="00F90592" w:rsidRPr="00C4591D" w14:paraId="3F04CA97" w14:textId="77777777" w:rsidTr="002D29FA">
        <w:trPr>
          <w:trHeight w:val="187"/>
          <w:jc w:val="center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37BA269" w14:textId="77777777" w:rsidR="00F90592" w:rsidRPr="00C4591D" w:rsidRDefault="00F90592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2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24AAC" w14:textId="77777777" w:rsidR="00F90592" w:rsidRPr="00C4591D" w:rsidRDefault="00F90592" w:rsidP="006E78EA">
            <w:pPr>
              <w:jc w:val="center"/>
              <w:rPr>
                <w:lang w:val="en-DK"/>
              </w:rPr>
            </w:pPr>
            <w:r w:rsidRPr="00C4591D">
              <w:rPr>
                <w:lang w:val="en-DK"/>
              </w:rPr>
              <w:t>1</w:t>
            </w:r>
          </w:p>
        </w:tc>
        <w:tc>
          <w:tcPr>
            <w:tcW w:w="6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768A0" w14:textId="3A2651CD" w:rsidR="00F90592" w:rsidRPr="00C4591D" w:rsidRDefault="00F90592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16</w:t>
            </w: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58830" w14:textId="77777777" w:rsidR="00F90592" w:rsidRPr="00C4591D" w:rsidRDefault="00F90592" w:rsidP="006E78EA">
            <w:pPr>
              <w:jc w:val="center"/>
              <w:rPr>
                <w:lang w:val="en-DK"/>
              </w:rPr>
            </w:pPr>
            <w:r w:rsidRPr="005461EF">
              <w:t>TDLA30-10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6468C" w14:textId="1D52B5E5" w:rsidR="00F90592" w:rsidRPr="00C10A76" w:rsidRDefault="00F90592" w:rsidP="006E78EA">
            <w:pPr>
              <w:jc w:val="center"/>
              <w:rPr>
                <w:strike/>
                <w:lang w:val="en-DK"/>
              </w:rPr>
            </w:pPr>
            <w:r w:rsidRPr="00A65537">
              <w:rPr>
                <w:rFonts w:eastAsiaTheme="minorEastAsia"/>
                <w:lang w:eastAsia="zh-CN"/>
              </w:rPr>
              <w:t>(9.82, N/A)</w:t>
            </w:r>
            <w:r>
              <w:rPr>
                <w:rFonts w:eastAsiaTheme="minorEastAsia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C0D29AD" w14:textId="593D1806" w:rsidR="00F90592" w:rsidRPr="00C10A76" w:rsidRDefault="00F90592" w:rsidP="006E78EA">
            <w:pPr>
              <w:jc w:val="center"/>
              <w:rPr>
                <w:strike/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489E6" w14:textId="20A4C20F" w:rsidR="00F90592" w:rsidRPr="00F03AA4" w:rsidRDefault="00F90592" w:rsidP="006E78EA">
            <w:pPr>
              <w:jc w:val="center"/>
              <w:rPr>
                <w:rFonts w:cs="Times New Roman"/>
                <w:strike/>
                <w:lang w:val="en-DK"/>
              </w:rPr>
            </w:pPr>
            <w:r w:rsidRPr="00F03AA4">
              <w:rPr>
                <w:rFonts w:cs="Times New Roman"/>
                <w:szCs w:val="20"/>
              </w:rPr>
              <w:t>10,8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3BD60" w14:textId="322A3143" w:rsidR="00F90592" w:rsidRPr="00F03AA4" w:rsidRDefault="00F90592" w:rsidP="006E78EA">
            <w:pPr>
              <w:jc w:val="center"/>
              <w:rPr>
                <w:rFonts w:cs="Times New Roman"/>
                <w:strike/>
                <w:lang w:val="en-DK"/>
              </w:rPr>
            </w:pPr>
            <w:r w:rsidRPr="00F03AA4">
              <w:rPr>
                <w:rFonts w:cs="Times New Roman"/>
                <w:szCs w:val="20"/>
              </w:rPr>
              <w:t>1</w:t>
            </w:r>
            <w:r w:rsidR="00D53AFC">
              <w:rPr>
                <w:rFonts w:cs="Times New Roman"/>
                <w:szCs w:val="20"/>
              </w:rPr>
              <w:t>3,3</w:t>
            </w:r>
          </w:p>
        </w:tc>
      </w:tr>
      <w:tr w:rsidR="00F90592" w:rsidRPr="00C4591D" w14:paraId="18CA40BF" w14:textId="77777777" w:rsidTr="002D29FA">
        <w:trPr>
          <w:trHeight w:val="187"/>
          <w:jc w:val="center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77F28D" w14:textId="77777777" w:rsidR="00F90592" w:rsidRDefault="00F90592" w:rsidP="006E78E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0DBC6" w14:textId="77777777" w:rsidR="00F90592" w:rsidRPr="00C4591D" w:rsidRDefault="00F90592" w:rsidP="006E78E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F1BF885" w14:textId="18516F2C" w:rsidR="00F90592" w:rsidRPr="00C4591D" w:rsidRDefault="00F90592" w:rsidP="006E78E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9EBFF" w14:textId="77777777" w:rsidR="00F90592" w:rsidRPr="00A6528A" w:rsidRDefault="00F90592" w:rsidP="006E78EA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F5BC6" w14:textId="77777777" w:rsidR="00F90592" w:rsidRPr="00A65537" w:rsidRDefault="00F90592" w:rsidP="006E78EA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06F02" w14:textId="77777777" w:rsidR="00F90592" w:rsidRPr="00C4591D" w:rsidRDefault="00F90592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F5C6C" w14:textId="6BB572D8" w:rsidR="00F90592" w:rsidRPr="00F03AA4" w:rsidRDefault="00F90592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B30C2" w14:textId="2D8CDEE1" w:rsidR="00F90592" w:rsidRPr="00F03AA4" w:rsidRDefault="00F90592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</w:t>
            </w:r>
            <w:r w:rsidR="00930321">
              <w:rPr>
                <w:rFonts w:cs="Times New Roman"/>
                <w:szCs w:val="20"/>
              </w:rPr>
              <w:t>3,2</w:t>
            </w:r>
          </w:p>
        </w:tc>
      </w:tr>
      <w:tr w:rsidR="00F90592" w:rsidRPr="00C4591D" w14:paraId="69D43486" w14:textId="77777777" w:rsidTr="002D29FA">
        <w:trPr>
          <w:trHeight w:val="187"/>
          <w:jc w:val="center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00C26" w14:textId="77777777" w:rsidR="00F90592" w:rsidRPr="00C4591D" w:rsidRDefault="00F90592" w:rsidP="006E78E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C0AF" w14:textId="77777777" w:rsidR="00F90592" w:rsidRPr="00C4591D" w:rsidRDefault="00F90592" w:rsidP="006E78E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2B9DE" w14:textId="3609100C" w:rsidR="00F90592" w:rsidRPr="00C4591D" w:rsidRDefault="00F90592" w:rsidP="006E78E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12748" w14:textId="77777777" w:rsidR="00F90592" w:rsidRPr="00C4591D" w:rsidRDefault="00F90592" w:rsidP="006E78EA">
            <w:pPr>
              <w:jc w:val="center"/>
              <w:rPr>
                <w:lang w:val="en-DK"/>
              </w:rPr>
            </w:pPr>
            <w:r w:rsidRPr="000F16DB">
              <w:t>TDLC300-100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CC062" w14:textId="77777777" w:rsidR="00F90592" w:rsidRPr="00C4591D" w:rsidRDefault="00F90592" w:rsidP="006E78EA">
            <w:pPr>
              <w:jc w:val="center"/>
              <w:rPr>
                <w:lang w:val="en-DK"/>
              </w:rPr>
            </w:pPr>
            <w:r w:rsidRPr="0045075C">
              <w:rPr>
                <w:rFonts w:eastAsiaTheme="minorEastAsia"/>
                <w:lang w:eastAsia="zh-CN"/>
              </w:rPr>
              <w:t>(5.35, N/A)</w:t>
            </w:r>
            <w:r>
              <w:rPr>
                <w:rFonts w:eastAsiaTheme="minorEastAsia"/>
                <w:lang w:eastAsia="zh-CN"/>
              </w:rPr>
              <w:t xml:space="preserve"> / [HomNet]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D5787" w14:textId="77777777" w:rsidR="00F90592" w:rsidRPr="00C4591D" w:rsidRDefault="00F90592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3AD7C" w14:textId="15B8241F" w:rsidR="00F90592" w:rsidRPr="00F03AA4" w:rsidRDefault="00F90592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442D2" w14:textId="4A2539A9" w:rsidR="00F90592" w:rsidRPr="00F03AA4" w:rsidRDefault="00F90592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13,</w:t>
            </w:r>
            <w:r w:rsidR="00930321">
              <w:rPr>
                <w:rFonts w:cs="Times New Roman"/>
                <w:szCs w:val="20"/>
              </w:rPr>
              <w:t>9</w:t>
            </w:r>
          </w:p>
        </w:tc>
      </w:tr>
      <w:tr w:rsidR="00F90592" w:rsidRPr="00C4591D" w14:paraId="5E0429CE" w14:textId="77777777" w:rsidTr="002D29FA">
        <w:trPr>
          <w:trHeight w:val="187"/>
          <w:jc w:val="center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FE867" w14:textId="77777777" w:rsidR="00F90592" w:rsidRPr="00C4591D" w:rsidRDefault="00F90592" w:rsidP="006E78E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36439" w14:textId="77777777" w:rsidR="00F90592" w:rsidRPr="00C4591D" w:rsidRDefault="00F90592" w:rsidP="006E78E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F18D05F" w14:textId="76545246" w:rsidR="00F90592" w:rsidRPr="00C4591D" w:rsidRDefault="00F90592" w:rsidP="006E78E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EBB67" w14:textId="77777777" w:rsidR="00F90592" w:rsidRPr="00A6528A" w:rsidRDefault="00F90592" w:rsidP="006E78EA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85807" w14:textId="77777777" w:rsidR="00F90592" w:rsidRPr="0045075C" w:rsidRDefault="00F90592" w:rsidP="006E78EA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5D6E3" w14:textId="77777777" w:rsidR="00F90592" w:rsidRPr="00C4591D" w:rsidRDefault="00F90592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1B436" w14:textId="544E773A" w:rsidR="00F90592" w:rsidRPr="00F03AA4" w:rsidRDefault="00F90592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DCF3E" w14:textId="5DEAD2B5" w:rsidR="00F90592" w:rsidRPr="00F03AA4" w:rsidRDefault="00F90592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13,</w:t>
            </w:r>
            <w:r w:rsidR="00930321">
              <w:rPr>
                <w:rFonts w:cs="Times New Roman"/>
                <w:szCs w:val="20"/>
              </w:rPr>
              <w:t>9</w:t>
            </w:r>
          </w:p>
        </w:tc>
      </w:tr>
      <w:tr w:rsidR="00F90592" w:rsidRPr="00C4591D" w14:paraId="5D868B48" w14:textId="77777777" w:rsidTr="002D29FA">
        <w:trPr>
          <w:trHeight w:val="187"/>
          <w:jc w:val="center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FA4A5D5" w14:textId="77777777" w:rsidR="00F90592" w:rsidRDefault="00F90592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4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ADEE7" w14:textId="77777777" w:rsidR="00F90592" w:rsidRDefault="00F90592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2</w:t>
            </w: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6C62DF2" w14:textId="3A151C29" w:rsidR="00F90592" w:rsidRDefault="00F90592" w:rsidP="006E78E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D5136" w14:textId="77777777" w:rsidR="00F90592" w:rsidRPr="00AD5D07" w:rsidRDefault="00F90592" w:rsidP="006E78EA">
            <w:pPr>
              <w:jc w:val="center"/>
            </w:pPr>
            <w:r w:rsidRPr="006717C8">
              <w:rPr>
                <w:lang w:val="en-DK"/>
              </w:rPr>
              <w:t>TDLA30-10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17C93" w14:textId="6E145279" w:rsidR="00F90592" w:rsidRPr="00D432E0" w:rsidRDefault="00F90592" w:rsidP="006E78EA">
            <w:pPr>
              <w:jc w:val="center"/>
              <w:rPr>
                <w:lang w:val="en-DK"/>
              </w:rPr>
            </w:pPr>
            <w:r w:rsidRPr="00850800">
              <w:rPr>
                <w:lang w:val="en-DK"/>
              </w:rPr>
              <w:t>(12.38, -0.97)</w:t>
            </w:r>
            <w:r>
              <w:rPr>
                <w:rFonts w:eastAsiaTheme="minorEastAsia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6950C43" w14:textId="598A92F9" w:rsidR="00F90592" w:rsidRDefault="00F90592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43FBB" w14:textId="534D1174" w:rsidR="00F90592" w:rsidRPr="00F03AA4" w:rsidRDefault="00F90592" w:rsidP="006E78EA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86BA6" w14:textId="364DE04D" w:rsidR="00F90592" w:rsidRPr="00F03AA4" w:rsidRDefault="00E24872" w:rsidP="006E78E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Cs w:val="20"/>
              </w:rPr>
              <w:t>9</w:t>
            </w:r>
            <w:r w:rsidR="00F90592" w:rsidRPr="00F03AA4">
              <w:rPr>
                <w:rFonts w:cs="Times New Roman"/>
                <w:szCs w:val="20"/>
              </w:rPr>
              <w:t>,</w:t>
            </w:r>
            <w:r>
              <w:rPr>
                <w:rFonts w:cs="Times New Roman"/>
                <w:szCs w:val="20"/>
              </w:rPr>
              <w:t>3</w:t>
            </w:r>
          </w:p>
        </w:tc>
      </w:tr>
      <w:tr w:rsidR="00F90592" w:rsidRPr="00C4591D" w14:paraId="2DF5FEAE" w14:textId="77777777" w:rsidTr="002D29FA">
        <w:trPr>
          <w:trHeight w:val="187"/>
          <w:jc w:val="center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BBB87" w14:textId="77777777" w:rsidR="00F90592" w:rsidRDefault="00F90592" w:rsidP="006E78E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624EE" w14:textId="77777777" w:rsidR="00F90592" w:rsidRDefault="00F90592" w:rsidP="006E78E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AE36DBE" w14:textId="36830254" w:rsidR="00F90592" w:rsidRDefault="00F90592" w:rsidP="006E78E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5DD1B" w14:textId="77777777" w:rsidR="00F90592" w:rsidRPr="00AD5D07" w:rsidRDefault="00F90592" w:rsidP="006E78EA">
            <w:pPr>
              <w:jc w:val="center"/>
            </w:pPr>
          </w:p>
        </w:tc>
        <w:tc>
          <w:tcPr>
            <w:tcW w:w="13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01F71" w14:textId="77777777" w:rsidR="00F90592" w:rsidRPr="00D432E0" w:rsidRDefault="00F90592" w:rsidP="006E78EA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2E23B" w14:textId="77777777" w:rsidR="00F90592" w:rsidRDefault="00F90592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DC368" w14:textId="4EA36E26" w:rsidR="00F90592" w:rsidRPr="00F03AA4" w:rsidRDefault="00F90592" w:rsidP="006E78EA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46651" w14:textId="619669D7" w:rsidR="00F90592" w:rsidRPr="00F03AA4" w:rsidRDefault="00E24872" w:rsidP="006E78E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Cs w:val="20"/>
              </w:rPr>
              <w:t>9</w:t>
            </w:r>
            <w:r w:rsidR="00F90592" w:rsidRPr="00F03AA4">
              <w:rPr>
                <w:rFonts w:cs="Times New Roman"/>
                <w:szCs w:val="20"/>
              </w:rPr>
              <w:t>,</w:t>
            </w:r>
            <w:r>
              <w:rPr>
                <w:rFonts w:cs="Times New Roman"/>
                <w:szCs w:val="20"/>
              </w:rPr>
              <w:t>2</w:t>
            </w:r>
          </w:p>
        </w:tc>
      </w:tr>
      <w:tr w:rsidR="00F90592" w:rsidRPr="00C4591D" w14:paraId="59C688AB" w14:textId="77777777" w:rsidTr="002D29FA">
        <w:trPr>
          <w:trHeight w:val="187"/>
          <w:jc w:val="center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00248" w14:textId="77777777" w:rsidR="00F90592" w:rsidRPr="00C4591D" w:rsidRDefault="00F90592" w:rsidP="006E78E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456F3" w14:textId="77777777" w:rsidR="00F90592" w:rsidRPr="00C4591D" w:rsidRDefault="00F90592" w:rsidP="006E78E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89D77" w14:textId="1F10B610" w:rsidR="00F90592" w:rsidRPr="00C4591D" w:rsidRDefault="00F90592" w:rsidP="006E78E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DBB5D" w14:textId="77777777" w:rsidR="00F90592" w:rsidRPr="00C4591D" w:rsidRDefault="00F90592" w:rsidP="006E78EA">
            <w:pPr>
              <w:jc w:val="center"/>
              <w:rPr>
                <w:lang w:val="en-DK"/>
              </w:rPr>
            </w:pPr>
            <w:r w:rsidRPr="00AD5D07">
              <w:t>TDLC300-100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9D686" w14:textId="77777777" w:rsidR="00F90592" w:rsidRPr="00C4591D" w:rsidRDefault="00F90592" w:rsidP="006E78EA">
            <w:pPr>
              <w:jc w:val="center"/>
              <w:rPr>
                <w:lang w:val="en-DK"/>
              </w:rPr>
            </w:pPr>
            <w:r w:rsidRPr="00D432E0">
              <w:rPr>
                <w:lang w:val="en-DK"/>
              </w:rPr>
              <w:t>(7.28, -2.52)</w:t>
            </w:r>
            <w:r>
              <w:rPr>
                <w:rFonts w:eastAsiaTheme="minorEastAsia"/>
                <w:lang w:eastAsia="zh-CN"/>
              </w:rPr>
              <w:t xml:space="preserve"> / [HomNet]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79032" w14:textId="77777777" w:rsidR="00F90592" w:rsidRPr="00C4591D" w:rsidRDefault="00F90592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3ACDF" w14:textId="1FEA47D8" w:rsidR="00F90592" w:rsidRPr="00F03AA4" w:rsidRDefault="00F90592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C15A0" w14:textId="30290BC1" w:rsidR="00F90592" w:rsidRPr="00F03AA4" w:rsidRDefault="00F90592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</w:t>
            </w:r>
            <w:r w:rsidR="00E24872">
              <w:rPr>
                <w:rFonts w:cs="Times New Roman"/>
                <w:szCs w:val="20"/>
              </w:rPr>
              <w:t>0</w:t>
            </w:r>
            <w:r w:rsidRPr="00F03AA4">
              <w:rPr>
                <w:rFonts w:cs="Times New Roman"/>
                <w:szCs w:val="20"/>
              </w:rPr>
              <w:t>,1</w:t>
            </w:r>
          </w:p>
        </w:tc>
      </w:tr>
      <w:tr w:rsidR="00F90592" w:rsidRPr="00C4591D" w14:paraId="212FC2B7" w14:textId="77777777" w:rsidTr="002D29FA">
        <w:trPr>
          <w:trHeight w:val="187"/>
          <w:jc w:val="center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5F78A" w14:textId="77777777" w:rsidR="00F90592" w:rsidRDefault="00F90592" w:rsidP="006E78E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646CB" w14:textId="77777777" w:rsidR="00F90592" w:rsidRDefault="00F90592" w:rsidP="006E78E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DF6B588" w14:textId="62886C4B" w:rsidR="00F90592" w:rsidRDefault="00F90592" w:rsidP="006E78E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F0FCD" w14:textId="77777777" w:rsidR="00F90592" w:rsidRPr="00A6528A" w:rsidRDefault="00F90592" w:rsidP="006E78EA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E0CCE" w14:textId="77777777" w:rsidR="00F90592" w:rsidRPr="00D432E0" w:rsidRDefault="00F90592" w:rsidP="006E78EA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E12CD" w14:textId="77777777" w:rsidR="00F90592" w:rsidRPr="00C4591D" w:rsidRDefault="00F90592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425C1" w14:textId="79D2DBF8" w:rsidR="00F90592" w:rsidRPr="00F03AA4" w:rsidRDefault="00F90592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DF5EA" w14:textId="45E81A35" w:rsidR="00F90592" w:rsidRPr="00F03AA4" w:rsidRDefault="00F90592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</w:t>
            </w:r>
            <w:r w:rsidR="001861E1">
              <w:rPr>
                <w:rFonts w:cs="Times New Roman"/>
                <w:szCs w:val="20"/>
              </w:rPr>
              <w:t>0</w:t>
            </w:r>
            <w:r w:rsidRPr="00F03AA4">
              <w:rPr>
                <w:rFonts w:cs="Times New Roman"/>
                <w:szCs w:val="20"/>
              </w:rPr>
              <w:t>,1</w:t>
            </w:r>
          </w:p>
        </w:tc>
      </w:tr>
      <w:tr w:rsidR="00F90592" w:rsidRPr="00C4591D" w14:paraId="7A43B08C" w14:textId="77777777" w:rsidTr="002D29FA">
        <w:trPr>
          <w:trHeight w:val="187"/>
          <w:jc w:val="center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87DAE77" w14:textId="77777777" w:rsidR="00F90592" w:rsidRDefault="00F90592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lastRenderedPageBreak/>
              <w:t>8</w:t>
            </w: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AD350" w14:textId="77777777" w:rsidR="00F90592" w:rsidRDefault="00F90592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2</w:t>
            </w: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6A973DC" w14:textId="2B4BA80E" w:rsidR="00F90592" w:rsidRDefault="00F90592" w:rsidP="006E78E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EA9EB" w14:textId="77777777" w:rsidR="00F90592" w:rsidRPr="00C4591D" w:rsidRDefault="00F90592" w:rsidP="006E78EA">
            <w:pPr>
              <w:jc w:val="center"/>
              <w:rPr>
                <w:lang w:val="en-DK"/>
              </w:rPr>
            </w:pPr>
            <w:r w:rsidRPr="006717C8">
              <w:rPr>
                <w:lang w:val="en-DK"/>
              </w:rPr>
              <w:t>TDLA30-10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984E5" w14:textId="3BDDFCFF" w:rsidR="00F90592" w:rsidRPr="00C4591D" w:rsidRDefault="00F90592" w:rsidP="006E78EA">
            <w:pPr>
              <w:jc w:val="center"/>
              <w:rPr>
                <w:lang w:val="en-DK"/>
              </w:rPr>
            </w:pPr>
            <w:r w:rsidRPr="00850800">
              <w:rPr>
                <w:lang w:val="en-DK"/>
              </w:rPr>
              <w:t>(12.38, -0.97)</w:t>
            </w:r>
            <w:r>
              <w:rPr>
                <w:rFonts w:eastAsiaTheme="minorEastAsia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714C2DF0" w14:textId="5BA62D23" w:rsidR="00F90592" w:rsidRPr="00C4591D" w:rsidRDefault="00F90592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B4DD8" w14:textId="3C816990" w:rsidR="00F90592" w:rsidRPr="00F03AA4" w:rsidRDefault="00F90592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54EFB" w14:textId="7368044F" w:rsidR="00F90592" w:rsidRPr="00F03AA4" w:rsidRDefault="001861E1" w:rsidP="006E78EA">
            <w:pPr>
              <w:jc w:val="center"/>
              <w:rPr>
                <w:rFonts w:cs="Times New Roman"/>
                <w:lang w:val="en-DK"/>
              </w:rPr>
            </w:pPr>
            <w:r>
              <w:rPr>
                <w:rFonts w:cs="Times New Roman"/>
                <w:szCs w:val="20"/>
              </w:rPr>
              <w:t>5</w:t>
            </w:r>
            <w:r w:rsidR="00F90592" w:rsidRPr="00F03AA4">
              <w:rPr>
                <w:rFonts w:cs="Times New Roman"/>
                <w:szCs w:val="20"/>
              </w:rPr>
              <w:t>,</w:t>
            </w:r>
            <w:r>
              <w:rPr>
                <w:rFonts w:cs="Times New Roman"/>
                <w:szCs w:val="20"/>
              </w:rPr>
              <w:t>5</w:t>
            </w:r>
          </w:p>
        </w:tc>
      </w:tr>
      <w:tr w:rsidR="00F90592" w:rsidRPr="00C4591D" w14:paraId="4536B107" w14:textId="77777777" w:rsidTr="002D29FA">
        <w:trPr>
          <w:trHeight w:val="187"/>
          <w:jc w:val="center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32C58" w14:textId="77777777" w:rsidR="00F90592" w:rsidRDefault="00F90592" w:rsidP="006E78E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8F8EB" w14:textId="77777777" w:rsidR="00F90592" w:rsidRPr="00C4591D" w:rsidRDefault="00F90592" w:rsidP="006E78E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D623E1D" w14:textId="77777777" w:rsidR="00F90592" w:rsidRPr="00C4591D" w:rsidRDefault="00F90592" w:rsidP="006E78E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5CA35" w14:textId="77777777" w:rsidR="00F90592" w:rsidRPr="00A6528A" w:rsidRDefault="00F90592" w:rsidP="006E78EA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B2DD8" w14:textId="77777777" w:rsidR="00F90592" w:rsidRPr="00850800" w:rsidRDefault="00F90592" w:rsidP="006E78EA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A821A" w14:textId="77777777" w:rsidR="00F90592" w:rsidRPr="00C4591D" w:rsidRDefault="00F90592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DCF9F" w14:textId="4BBB885D" w:rsidR="00F90592" w:rsidRPr="00F03AA4" w:rsidRDefault="00F90592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13122" w14:textId="7AD23A1D" w:rsidR="00F90592" w:rsidRPr="00F03AA4" w:rsidRDefault="001861E1" w:rsidP="006E78EA">
            <w:pPr>
              <w:jc w:val="center"/>
              <w:rPr>
                <w:rFonts w:cs="Times New Roman"/>
                <w:lang w:val="en-DK"/>
              </w:rPr>
            </w:pPr>
            <w:r>
              <w:rPr>
                <w:rFonts w:cs="Times New Roman"/>
                <w:szCs w:val="20"/>
              </w:rPr>
              <w:t>5</w:t>
            </w:r>
            <w:r w:rsidR="00F90592" w:rsidRPr="00F03AA4">
              <w:rPr>
                <w:rFonts w:cs="Times New Roman"/>
                <w:szCs w:val="20"/>
              </w:rPr>
              <w:t>,</w:t>
            </w:r>
            <w:r>
              <w:rPr>
                <w:rFonts w:cs="Times New Roman"/>
                <w:szCs w:val="20"/>
              </w:rPr>
              <w:t>4</w:t>
            </w:r>
          </w:p>
        </w:tc>
      </w:tr>
      <w:tr w:rsidR="00F90592" w:rsidRPr="00C4591D" w14:paraId="5AE5DD00" w14:textId="77777777" w:rsidTr="002D29FA">
        <w:trPr>
          <w:trHeight w:val="187"/>
          <w:jc w:val="center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C02B48" w14:textId="77777777" w:rsidR="00F90592" w:rsidRDefault="00F90592" w:rsidP="006E78E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9196A" w14:textId="77777777" w:rsidR="00F90592" w:rsidRDefault="00F90592" w:rsidP="006E78E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60AA15" w14:textId="77777777" w:rsidR="00F90592" w:rsidRDefault="00F90592" w:rsidP="006E78E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9D8C5" w14:textId="77777777" w:rsidR="00F90592" w:rsidRPr="00C4591D" w:rsidRDefault="00F90592" w:rsidP="006E78EA">
            <w:pPr>
              <w:jc w:val="center"/>
              <w:rPr>
                <w:lang w:val="en-DK"/>
              </w:rPr>
            </w:pPr>
            <w:r w:rsidRPr="00AD5D07">
              <w:t>TDLC300-100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DE20B" w14:textId="77777777" w:rsidR="00F90592" w:rsidRPr="00C4591D" w:rsidRDefault="00F90592" w:rsidP="006E78EA">
            <w:pPr>
              <w:jc w:val="center"/>
              <w:rPr>
                <w:lang w:val="en-DK"/>
              </w:rPr>
            </w:pPr>
            <w:r w:rsidRPr="00D432E0">
              <w:rPr>
                <w:lang w:val="en-DK"/>
              </w:rPr>
              <w:t>(7.28, -2.52)</w:t>
            </w:r>
            <w:r>
              <w:rPr>
                <w:rFonts w:eastAsiaTheme="minorEastAsia"/>
                <w:lang w:eastAsia="zh-CN"/>
              </w:rPr>
              <w:t xml:space="preserve"> / [HomNet]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5B018" w14:textId="77777777" w:rsidR="00F90592" w:rsidRPr="00C4591D" w:rsidRDefault="00F90592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13201" w14:textId="1E05763E" w:rsidR="00F90592" w:rsidRPr="00F03AA4" w:rsidRDefault="00F90592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37901" w14:textId="530AEEF8" w:rsidR="00F90592" w:rsidRPr="00F03AA4" w:rsidRDefault="001861E1" w:rsidP="006E78EA">
            <w:pPr>
              <w:jc w:val="center"/>
              <w:rPr>
                <w:rFonts w:cs="Times New Roman"/>
                <w:lang w:val="en-DK"/>
              </w:rPr>
            </w:pPr>
            <w:r>
              <w:rPr>
                <w:rFonts w:cs="Times New Roman"/>
                <w:szCs w:val="20"/>
              </w:rPr>
              <w:t>5</w:t>
            </w:r>
            <w:r w:rsidR="00F90592" w:rsidRPr="00F03AA4">
              <w:rPr>
                <w:rFonts w:cs="Times New Roman"/>
                <w:szCs w:val="20"/>
              </w:rPr>
              <w:t>,</w:t>
            </w:r>
            <w:r>
              <w:rPr>
                <w:rFonts w:cs="Times New Roman"/>
                <w:szCs w:val="20"/>
              </w:rPr>
              <w:t>8</w:t>
            </w:r>
          </w:p>
        </w:tc>
      </w:tr>
      <w:tr w:rsidR="00F90592" w:rsidRPr="00C4591D" w14:paraId="28153605" w14:textId="77777777" w:rsidTr="002D29FA">
        <w:trPr>
          <w:trHeight w:val="187"/>
          <w:jc w:val="center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5C2756" w14:textId="77777777" w:rsidR="00F90592" w:rsidRDefault="00F90592" w:rsidP="006E78E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DDC04" w14:textId="77777777" w:rsidR="00F90592" w:rsidRDefault="00F90592" w:rsidP="006E78E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4CE7420" w14:textId="77777777" w:rsidR="00F90592" w:rsidRDefault="00F90592" w:rsidP="006E78E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9ADF8" w14:textId="77777777" w:rsidR="00F90592" w:rsidRPr="00A6528A" w:rsidRDefault="00F90592" w:rsidP="006E78EA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3BB5D" w14:textId="77777777" w:rsidR="00F90592" w:rsidRPr="00D432E0" w:rsidRDefault="00F90592" w:rsidP="006E78EA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7C86F" w14:textId="77777777" w:rsidR="00F90592" w:rsidRPr="00C4591D" w:rsidRDefault="00F90592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12881" w14:textId="5295DD46" w:rsidR="00F90592" w:rsidRPr="00F03AA4" w:rsidRDefault="00F90592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9D174" w14:textId="7B38A7E2" w:rsidR="00F90592" w:rsidRPr="00F03AA4" w:rsidRDefault="001861E1" w:rsidP="006E78EA">
            <w:pPr>
              <w:jc w:val="center"/>
              <w:rPr>
                <w:rFonts w:cs="Times New Roman"/>
                <w:lang w:val="en-DK"/>
              </w:rPr>
            </w:pPr>
            <w:r>
              <w:rPr>
                <w:rFonts w:cs="Times New Roman"/>
                <w:szCs w:val="20"/>
              </w:rPr>
              <w:t>5</w:t>
            </w:r>
            <w:r w:rsidR="00F90592" w:rsidRPr="00F03AA4">
              <w:rPr>
                <w:rFonts w:cs="Times New Roman"/>
                <w:szCs w:val="20"/>
              </w:rPr>
              <w:t>,</w:t>
            </w:r>
            <w:r>
              <w:rPr>
                <w:rFonts w:cs="Times New Roman"/>
                <w:szCs w:val="20"/>
              </w:rPr>
              <w:t>9</w:t>
            </w:r>
          </w:p>
        </w:tc>
      </w:tr>
    </w:tbl>
    <w:p w14:paraId="0141F3A0" w14:textId="77777777" w:rsidR="00E97925" w:rsidRDefault="00E97925" w:rsidP="00822D98"/>
    <w:p w14:paraId="5CEBED5A" w14:textId="3E6F2C5E" w:rsidR="0010110B" w:rsidRDefault="0010110B" w:rsidP="0010110B">
      <w:pPr>
        <w:pStyle w:val="RAN4H2"/>
      </w:pPr>
      <w:bookmarkStart w:id="12" w:name="_Ref192593997"/>
      <w:r>
        <w:t>Subcarrier Spacing 30</w:t>
      </w:r>
      <w:r w:rsidR="00BE00F4">
        <w:t xml:space="preserve"> </w:t>
      </w:r>
      <w:r>
        <w:t>KHz</w:t>
      </w:r>
      <w:bookmarkEnd w:id="12"/>
    </w:p>
    <w:p w14:paraId="40D74EF4" w14:textId="704383A6" w:rsidR="00BE00F4" w:rsidRPr="00BE00F4" w:rsidRDefault="00BE00F4" w:rsidP="00BE00F4">
      <w:r w:rsidRPr="00BE00F4">
        <w:t>The simulation results for</w:t>
      </w:r>
      <w:r w:rsidR="00D865B3">
        <w:t xml:space="preserve"> </w:t>
      </w:r>
      <w:r w:rsidRPr="00BE00F4">
        <w:t xml:space="preserve">SCS </w:t>
      </w:r>
      <w:r w:rsidR="008311A3">
        <w:t>30</w:t>
      </w:r>
      <w:r w:rsidRPr="00BE00F4">
        <w:t xml:space="preserve"> KHz are tabulated in </w:t>
      </w:r>
      <w:r>
        <w:fldChar w:fldCharType="begin"/>
      </w:r>
      <w:r>
        <w:instrText xml:space="preserve"> REF _Ref189843566 \h </w:instrText>
      </w:r>
      <w:r>
        <w:fldChar w:fldCharType="separate"/>
      </w:r>
      <w:r w:rsidR="005C6635">
        <w:t xml:space="preserve">Table </w:t>
      </w:r>
      <w:r w:rsidR="005C6635">
        <w:rPr>
          <w:noProof/>
        </w:rPr>
        <w:t>3</w:t>
      </w:r>
      <w:r>
        <w:fldChar w:fldCharType="end"/>
      </w:r>
      <w:r w:rsidRPr="00BE00F4">
        <w:t xml:space="preserve"> and </w:t>
      </w:r>
      <w:r>
        <w:fldChar w:fldCharType="begin"/>
      </w:r>
      <w:r>
        <w:instrText xml:space="preserve"> REF _Ref192592323 \h </w:instrText>
      </w:r>
      <w:r>
        <w:fldChar w:fldCharType="separate"/>
      </w:r>
      <w:r w:rsidR="005C6635">
        <w:t xml:space="preserve">Table </w:t>
      </w:r>
      <w:r w:rsidR="005C6635">
        <w:rPr>
          <w:noProof/>
        </w:rPr>
        <w:t>4</w:t>
      </w:r>
      <w:r>
        <w:fldChar w:fldCharType="end"/>
      </w:r>
      <w:r>
        <w:t xml:space="preserve"> </w:t>
      </w:r>
      <w:r w:rsidRPr="00BE00F4">
        <w:t>for BW sizes of</w:t>
      </w:r>
      <w:r w:rsidR="00492EA1">
        <w:t xml:space="preserve"> 10 </w:t>
      </w:r>
      <w:r w:rsidRPr="00BE00F4">
        <w:t xml:space="preserve">MHz and </w:t>
      </w:r>
      <w:r w:rsidR="00492EA1">
        <w:t>100</w:t>
      </w:r>
      <w:r w:rsidRPr="00BE00F4">
        <w:t xml:space="preserve"> MHz, respectively</w:t>
      </w:r>
    </w:p>
    <w:p w14:paraId="0BE1F3FE" w14:textId="1DF00436" w:rsidR="00822D98" w:rsidRDefault="00822D98" w:rsidP="00822D98">
      <w:pPr>
        <w:pStyle w:val="Caption"/>
      </w:pPr>
      <w:bookmarkStart w:id="13" w:name="_Ref18984356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C6635">
        <w:rPr>
          <w:noProof/>
        </w:rPr>
        <w:t>3</w:t>
      </w:r>
      <w:r>
        <w:fldChar w:fldCharType="end"/>
      </w:r>
      <w:bookmarkEnd w:id="13"/>
      <w:r w:rsidRPr="00901DE8">
        <w:t xml:space="preserve"> SCS </w:t>
      </w:r>
      <w:r>
        <w:t>30</w:t>
      </w:r>
      <w:r w:rsidRPr="00901DE8">
        <w:t xml:space="preserve"> KHz</w:t>
      </w:r>
      <w:r w:rsidR="00F156FC">
        <w:t>,</w:t>
      </w:r>
      <w:r w:rsidRPr="00901DE8">
        <w:t xml:space="preserve"> BW </w:t>
      </w:r>
      <w:r>
        <w:t>10</w:t>
      </w:r>
      <w:r w:rsidRPr="00901DE8">
        <w:t xml:space="preserve"> MHz </w:t>
      </w:r>
    </w:p>
    <w:tbl>
      <w:tblPr>
        <w:tblW w:w="8359" w:type="dxa"/>
        <w:jc w:val="center"/>
        <w:tblLayout w:type="fixed"/>
        <w:tblLook w:val="04A0" w:firstRow="1" w:lastRow="0" w:firstColumn="1" w:lastColumn="0" w:noHBand="0" w:noVBand="1"/>
      </w:tblPr>
      <w:tblGrid>
        <w:gridCol w:w="456"/>
        <w:gridCol w:w="551"/>
        <w:gridCol w:w="679"/>
        <w:gridCol w:w="1485"/>
        <w:gridCol w:w="1376"/>
        <w:gridCol w:w="1004"/>
        <w:gridCol w:w="1390"/>
        <w:gridCol w:w="1418"/>
      </w:tblGrid>
      <w:tr w:rsidR="00F44F33" w:rsidRPr="00C4591D" w14:paraId="508D7F6C" w14:textId="77777777" w:rsidTr="0056531C">
        <w:trPr>
          <w:trHeight w:val="420"/>
          <w:jc w:val="center"/>
        </w:trPr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2C3C" w14:textId="77777777" w:rsidR="00F44F33" w:rsidRPr="00C4591D" w:rsidRDefault="00F44F33" w:rsidP="006D1BD6">
            <w:pPr>
              <w:jc w:val="center"/>
              <w:rPr>
                <w:lang w:val="en-DK"/>
              </w:rPr>
            </w:pPr>
            <w:bookmarkStart w:id="14" w:name="_Hlk192068601"/>
            <w:r>
              <w:rPr>
                <w:lang w:val="en-DK"/>
              </w:rPr>
              <w:t>Number of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FD9A1" w14:textId="77777777" w:rsidR="00F44F33" w:rsidRPr="00C4591D" w:rsidRDefault="00F44F33" w:rsidP="006D1BD6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Serving Cell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CDB8B" w14:textId="77777777" w:rsidR="00F44F33" w:rsidRPr="00C4591D" w:rsidRDefault="00F44F33" w:rsidP="006D1BD6">
            <w:pPr>
              <w:jc w:val="center"/>
              <w:rPr>
                <w:lang w:val="en-DK"/>
              </w:rPr>
            </w:pPr>
            <w:r w:rsidRPr="00A6528A">
              <w:rPr>
                <w:lang w:val="en-DK"/>
              </w:rPr>
              <w:t>(INR1, INR2) dB</w:t>
            </w:r>
          </w:p>
          <w:p w14:paraId="7EFF261B" w14:textId="77777777" w:rsidR="00F44F33" w:rsidRPr="00C4591D" w:rsidRDefault="00F44F33" w:rsidP="006D1BD6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D65C602" w14:textId="77777777" w:rsidR="00F44F33" w:rsidRDefault="00F44F33" w:rsidP="006D1BD6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Mapping Type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9F94A" w14:textId="6A7F37D2" w:rsidR="00F44F33" w:rsidRPr="005C2BEA" w:rsidRDefault="005C2BEA" w:rsidP="006D1BD6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SNR dB</w:t>
            </w:r>
          </w:p>
        </w:tc>
      </w:tr>
      <w:tr w:rsidR="00F90592" w:rsidRPr="00C4591D" w14:paraId="48D4DFD2" w14:textId="77777777" w:rsidTr="0056531C">
        <w:trPr>
          <w:trHeight w:val="820"/>
          <w:jc w:val="center"/>
        </w:trPr>
        <w:tc>
          <w:tcPr>
            <w:tcW w:w="4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F5E2F85" w14:textId="77777777" w:rsidR="00F90592" w:rsidRPr="00167399" w:rsidRDefault="00F90592" w:rsidP="006D1BD6">
            <w:pPr>
              <w:jc w:val="center"/>
              <w:rPr>
                <w:lang w:val="en-DK"/>
              </w:rPr>
            </w:pPr>
            <w:r w:rsidRPr="00167399">
              <w:rPr>
                <w:lang w:val="en-DK"/>
              </w:rPr>
              <w:t>Rx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1E0A0" w14:textId="77777777" w:rsidR="00F90592" w:rsidRPr="00C4591D" w:rsidRDefault="00F90592" w:rsidP="006D1BD6">
            <w:pPr>
              <w:jc w:val="center"/>
              <w:rPr>
                <w:lang w:val="en-DK"/>
              </w:rPr>
            </w:pPr>
            <w:r w:rsidRPr="00167399">
              <w:rPr>
                <w:lang w:val="en-DK"/>
              </w:rPr>
              <w:t>ICs</w:t>
            </w:r>
          </w:p>
        </w:tc>
        <w:tc>
          <w:tcPr>
            <w:tcW w:w="67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335C3" w14:textId="77777777" w:rsidR="00F90592" w:rsidRPr="00C4591D" w:rsidRDefault="00F90592" w:rsidP="006D1BD6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MCS</w:t>
            </w:r>
          </w:p>
        </w:tc>
        <w:tc>
          <w:tcPr>
            <w:tcW w:w="148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2594D" w14:textId="77777777" w:rsidR="00F90592" w:rsidRPr="00C4591D" w:rsidRDefault="00F90592" w:rsidP="006D1BD6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Propagation Condition</w:t>
            </w:r>
          </w:p>
        </w:tc>
        <w:tc>
          <w:tcPr>
            <w:tcW w:w="13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8A22E" w14:textId="77777777" w:rsidR="00F90592" w:rsidRPr="00C4591D" w:rsidRDefault="00F90592" w:rsidP="006D1BD6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vMerge/>
            <w:tcBorders>
              <w:left w:val="nil"/>
              <w:right w:val="single" w:sz="4" w:space="0" w:color="auto"/>
            </w:tcBorders>
          </w:tcPr>
          <w:p w14:paraId="1A32BC4B" w14:textId="77777777" w:rsidR="00F90592" w:rsidRDefault="00F90592" w:rsidP="006D1BD6">
            <w:pPr>
              <w:jc w:val="center"/>
              <w:rPr>
                <w:lang w:val="en-DK"/>
              </w:rPr>
            </w:pPr>
          </w:p>
        </w:tc>
        <w:tc>
          <w:tcPr>
            <w:tcW w:w="139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76E4D35" w14:textId="01447F26" w:rsidR="00F90592" w:rsidRDefault="00F90592" w:rsidP="00F90592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MMSE-IRC Ideal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5DC0CF12" w14:textId="110E59D1" w:rsidR="00F90592" w:rsidRDefault="00F90592" w:rsidP="006D1BD6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MMSE-IRC with Impairments</w:t>
            </w:r>
          </w:p>
        </w:tc>
      </w:tr>
      <w:tr w:rsidR="00F90592" w:rsidRPr="00C4591D" w14:paraId="12B07175" w14:textId="77777777" w:rsidTr="0056531C">
        <w:trPr>
          <w:trHeight w:val="187"/>
          <w:jc w:val="center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E719363" w14:textId="77777777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2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02604" w14:textId="77777777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1</w:t>
            </w:r>
          </w:p>
        </w:tc>
        <w:tc>
          <w:tcPr>
            <w:tcW w:w="6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F3441" w14:textId="235EBC5D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  <w:r>
              <w:rPr>
                <w:rFonts w:cs="Times New Roman"/>
                <w:lang w:val="en-DK"/>
              </w:rPr>
              <w:t>16</w:t>
            </w: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4826B" w14:textId="33E63D55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TDLA30-10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C36C9" w14:textId="534C643E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eastAsiaTheme="minorEastAsia" w:cs="Times New Roman"/>
                <w:lang w:eastAsia="zh-CN"/>
              </w:rPr>
              <w:t>(9.82, N/A) / [HetNet]</w:t>
            </w: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190E96DC" w14:textId="44F5743E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D6B9C" w14:textId="3FDCEDED" w:rsidR="00F90592" w:rsidRPr="00F03AA4" w:rsidRDefault="00F90592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E83BB" w14:textId="68247AE9" w:rsidR="00F90592" w:rsidRPr="00F03AA4" w:rsidRDefault="00F90592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</w:t>
            </w:r>
            <w:r w:rsidR="00195C1A">
              <w:rPr>
                <w:rFonts w:cs="Times New Roman"/>
                <w:szCs w:val="20"/>
              </w:rPr>
              <w:t>3,1</w:t>
            </w:r>
          </w:p>
        </w:tc>
      </w:tr>
      <w:tr w:rsidR="00F90592" w:rsidRPr="00C4591D" w14:paraId="7CC3CA3C" w14:textId="77777777" w:rsidTr="0056531C">
        <w:trPr>
          <w:trHeight w:val="187"/>
          <w:jc w:val="center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B0D3D" w14:textId="77777777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79EA6" w14:textId="77777777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F2E16B3" w14:textId="687B1F2D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9CD68" w14:textId="77777777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9FCB4" w14:textId="77777777" w:rsidR="00F90592" w:rsidRPr="00D130CC" w:rsidRDefault="00F90592" w:rsidP="001F111D">
            <w:pPr>
              <w:jc w:val="center"/>
              <w:rPr>
                <w:rFonts w:eastAsiaTheme="minorEastAsia" w:cs="Times New Roman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04AC7" w14:textId="77777777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BF50C" w14:textId="19A06E3F" w:rsidR="00F90592" w:rsidRPr="00F03AA4" w:rsidRDefault="00F90592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25AD7" w14:textId="45531250" w:rsidR="00F90592" w:rsidRPr="00F03AA4" w:rsidRDefault="00F90592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</w:t>
            </w:r>
            <w:r w:rsidR="00195C1A">
              <w:rPr>
                <w:rFonts w:cs="Times New Roman"/>
                <w:szCs w:val="20"/>
              </w:rPr>
              <w:t>3,1</w:t>
            </w:r>
          </w:p>
        </w:tc>
      </w:tr>
      <w:tr w:rsidR="00F90592" w:rsidRPr="00C4591D" w14:paraId="7C11F500" w14:textId="77777777" w:rsidTr="0056531C">
        <w:trPr>
          <w:trHeight w:val="187"/>
          <w:jc w:val="center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261CB" w14:textId="77777777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EAEA4" w14:textId="77777777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EBA33" w14:textId="62D0035E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9EA4F" w14:textId="0B356ED3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</w:rPr>
              <w:t>TDLC300-100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E7984" w14:textId="3E58B1D9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eastAsiaTheme="minorEastAsia" w:cs="Times New Roman"/>
                <w:lang w:eastAsia="zh-CN"/>
              </w:rPr>
              <w:t>(5.35, N/A) / [HomNet]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8AC39" w14:textId="77777777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8FDDD" w14:textId="714E61D4" w:rsidR="00F90592" w:rsidRPr="00F03AA4" w:rsidRDefault="00F90592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060E4" w14:textId="35C0D7C1" w:rsidR="00F90592" w:rsidRPr="00F03AA4" w:rsidRDefault="00F90592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</w:t>
            </w:r>
            <w:r w:rsidR="00195C1A">
              <w:rPr>
                <w:rFonts w:cs="Times New Roman"/>
                <w:szCs w:val="20"/>
              </w:rPr>
              <w:t>4,2</w:t>
            </w:r>
          </w:p>
        </w:tc>
      </w:tr>
      <w:tr w:rsidR="00F90592" w:rsidRPr="00C4591D" w14:paraId="33C419E5" w14:textId="77777777" w:rsidTr="0056531C">
        <w:trPr>
          <w:trHeight w:val="187"/>
          <w:jc w:val="center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0E9AC" w14:textId="77777777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1623F" w14:textId="77777777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762E0E7" w14:textId="75DAD370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AEBD7" w14:textId="2574442B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65C90" w14:textId="77777777" w:rsidR="00F90592" w:rsidRPr="00D130CC" w:rsidRDefault="00F90592" w:rsidP="001F111D">
            <w:pPr>
              <w:jc w:val="center"/>
              <w:rPr>
                <w:rFonts w:eastAsiaTheme="minorEastAsia" w:cs="Times New Roman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9E8C4" w14:textId="77777777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B492D" w14:textId="526D73B6" w:rsidR="00F90592" w:rsidRPr="00F03AA4" w:rsidRDefault="00F90592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E926D" w14:textId="2960BB12" w:rsidR="00F90592" w:rsidRPr="00F03AA4" w:rsidRDefault="00F90592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</w:t>
            </w:r>
            <w:r w:rsidR="00195C1A">
              <w:rPr>
                <w:rFonts w:cs="Times New Roman"/>
                <w:szCs w:val="20"/>
              </w:rPr>
              <w:t>4</w:t>
            </w:r>
            <w:r w:rsidRPr="00F03AA4">
              <w:rPr>
                <w:rFonts w:cs="Times New Roman"/>
                <w:szCs w:val="20"/>
              </w:rPr>
              <w:t>,3</w:t>
            </w:r>
          </w:p>
        </w:tc>
      </w:tr>
      <w:tr w:rsidR="00F90592" w:rsidRPr="00C4591D" w14:paraId="47632812" w14:textId="77777777" w:rsidTr="0056531C">
        <w:trPr>
          <w:trHeight w:val="187"/>
          <w:jc w:val="center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77A5732" w14:textId="345992A2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4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FF0D4" w14:textId="379AF804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2</w:t>
            </w: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076E2C9" w14:textId="20B5EBC8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716E8" w14:textId="0655CD8E" w:rsidR="00F90592" w:rsidRPr="00D130CC" w:rsidRDefault="00F90592" w:rsidP="001F111D">
            <w:pPr>
              <w:jc w:val="center"/>
              <w:rPr>
                <w:rFonts w:cs="Times New Roman"/>
              </w:rPr>
            </w:pPr>
            <w:r w:rsidRPr="00D130CC">
              <w:rPr>
                <w:rFonts w:cs="Times New Roman"/>
                <w:lang w:val="en-DK"/>
              </w:rPr>
              <w:t>TDLA30-10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68C9C" w14:textId="6E4C4918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(12.38, -0.97)</w:t>
            </w:r>
            <w:r w:rsidRPr="00D130CC">
              <w:rPr>
                <w:rFonts w:eastAsiaTheme="minorEastAsia" w:cs="Times New Roman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082D1DB5" w14:textId="591A4CBC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964D9" w14:textId="0B292FD2" w:rsidR="00F90592" w:rsidRPr="00F03AA4" w:rsidRDefault="00F90592" w:rsidP="001F111D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C17A0" w14:textId="5CA56CF8" w:rsidR="00F90592" w:rsidRPr="00F03AA4" w:rsidRDefault="00123EE0" w:rsidP="001F111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Cs w:val="20"/>
              </w:rPr>
              <w:t>9</w:t>
            </w:r>
            <w:r w:rsidR="00F90592" w:rsidRPr="00F03AA4">
              <w:rPr>
                <w:rFonts w:cs="Times New Roman"/>
                <w:szCs w:val="20"/>
              </w:rPr>
              <w:t>,</w:t>
            </w:r>
            <w:r>
              <w:rPr>
                <w:rFonts w:cs="Times New Roman"/>
                <w:szCs w:val="20"/>
              </w:rPr>
              <w:t>7</w:t>
            </w:r>
          </w:p>
        </w:tc>
      </w:tr>
      <w:tr w:rsidR="00F90592" w:rsidRPr="00C4591D" w14:paraId="01F33A4E" w14:textId="77777777" w:rsidTr="0056531C">
        <w:trPr>
          <w:trHeight w:val="187"/>
          <w:jc w:val="center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8DC71" w14:textId="00938B3F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DB291" w14:textId="2784974D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2C84482" w14:textId="370DE999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91548" w14:textId="77777777" w:rsidR="00F90592" w:rsidRPr="00D130CC" w:rsidRDefault="00F90592" w:rsidP="001F111D">
            <w:pPr>
              <w:jc w:val="center"/>
              <w:rPr>
                <w:rFonts w:cs="Times New Roman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22DEA" w14:textId="77777777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86424" w14:textId="69189160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695EA" w14:textId="461C3D7E" w:rsidR="00F90592" w:rsidRPr="00F03AA4" w:rsidRDefault="00F90592" w:rsidP="001F111D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AF204" w14:textId="11BA2CED" w:rsidR="00F90592" w:rsidRPr="00F03AA4" w:rsidRDefault="00123EE0" w:rsidP="001F111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Cs w:val="20"/>
              </w:rPr>
              <w:t>9</w:t>
            </w:r>
            <w:r w:rsidR="00F90592" w:rsidRPr="00F03AA4">
              <w:rPr>
                <w:rFonts w:cs="Times New Roman"/>
                <w:szCs w:val="20"/>
              </w:rPr>
              <w:t>,</w:t>
            </w:r>
            <w:r>
              <w:rPr>
                <w:rFonts w:cs="Times New Roman"/>
                <w:szCs w:val="20"/>
              </w:rPr>
              <w:t>7</w:t>
            </w:r>
          </w:p>
        </w:tc>
      </w:tr>
      <w:tr w:rsidR="00F90592" w:rsidRPr="00C4591D" w14:paraId="514152C6" w14:textId="77777777" w:rsidTr="0056531C">
        <w:trPr>
          <w:trHeight w:val="187"/>
          <w:jc w:val="center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09805" w14:textId="2FFA2632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4BB8D" w14:textId="5E38BC9C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BF1DA" w14:textId="0F6A6EEA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A2C0A" w14:textId="023681BA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</w:rPr>
              <w:t>TDLC300-100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82811" w14:textId="07E4C030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(7.28, -2.52)</w:t>
            </w:r>
            <w:r w:rsidRPr="00D130CC">
              <w:rPr>
                <w:rFonts w:eastAsiaTheme="minorEastAsia" w:cs="Times New Roman"/>
                <w:lang w:eastAsia="zh-CN"/>
              </w:rPr>
              <w:t xml:space="preserve"> / [HomNet]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5E300" w14:textId="77777777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29416" w14:textId="5F3657F4" w:rsidR="00F90592" w:rsidRPr="00F03AA4" w:rsidRDefault="00F90592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8,1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CD057" w14:textId="373B9657" w:rsidR="00F90592" w:rsidRPr="00F03AA4" w:rsidRDefault="00F90592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</w:t>
            </w:r>
            <w:r w:rsidR="00123EE0">
              <w:rPr>
                <w:rFonts w:cs="Times New Roman"/>
                <w:szCs w:val="20"/>
              </w:rPr>
              <w:t>0</w:t>
            </w:r>
            <w:r w:rsidRPr="00F03AA4">
              <w:rPr>
                <w:rFonts w:cs="Times New Roman"/>
                <w:szCs w:val="20"/>
              </w:rPr>
              <w:t>,</w:t>
            </w:r>
            <w:r w:rsidR="00123EE0">
              <w:rPr>
                <w:rFonts w:cs="Times New Roman"/>
                <w:szCs w:val="20"/>
              </w:rPr>
              <w:t>6</w:t>
            </w:r>
          </w:p>
        </w:tc>
      </w:tr>
      <w:tr w:rsidR="00F90592" w:rsidRPr="00C4591D" w14:paraId="4EBAF0DA" w14:textId="77777777" w:rsidTr="0056531C">
        <w:trPr>
          <w:trHeight w:val="187"/>
          <w:jc w:val="center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16679" w14:textId="77777777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5030F" w14:textId="77777777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FA2F46B" w14:textId="0C53362C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79FE3" w14:textId="1B5E2E29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DA5F3" w14:textId="77777777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436FC" w14:textId="77777777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BBEC5" w14:textId="1E20C9EA" w:rsidR="00F90592" w:rsidRPr="00F03AA4" w:rsidRDefault="00F90592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8,1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23367" w14:textId="7ECEE022" w:rsidR="00F90592" w:rsidRPr="00F03AA4" w:rsidRDefault="00F90592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</w:t>
            </w:r>
            <w:r w:rsidR="00123EE0">
              <w:rPr>
                <w:rFonts w:cs="Times New Roman"/>
                <w:szCs w:val="20"/>
              </w:rPr>
              <w:t>0</w:t>
            </w:r>
            <w:r w:rsidRPr="00F03AA4">
              <w:rPr>
                <w:rFonts w:cs="Times New Roman"/>
                <w:szCs w:val="20"/>
              </w:rPr>
              <w:t>,</w:t>
            </w:r>
            <w:r w:rsidR="00123EE0">
              <w:rPr>
                <w:rFonts w:cs="Times New Roman"/>
                <w:szCs w:val="20"/>
              </w:rPr>
              <w:t>6</w:t>
            </w:r>
          </w:p>
        </w:tc>
      </w:tr>
      <w:tr w:rsidR="00F90592" w:rsidRPr="00C4591D" w14:paraId="3B5DC8F5" w14:textId="77777777" w:rsidTr="0056531C">
        <w:trPr>
          <w:trHeight w:val="187"/>
          <w:jc w:val="center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516107C" w14:textId="77777777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8</w:t>
            </w: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31992" w14:textId="77777777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2</w:t>
            </w: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278DC8A" w14:textId="7444D799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1868E" w14:textId="26140EDF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TDLA30-10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3C922" w14:textId="530FBCCD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(12.38, -0.97)</w:t>
            </w:r>
            <w:r w:rsidRPr="00D130CC">
              <w:rPr>
                <w:rFonts w:eastAsiaTheme="minorEastAsia" w:cs="Times New Roman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04C7E523" w14:textId="1C6F3998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A1FB2" w14:textId="765EDA41" w:rsidR="00F90592" w:rsidRPr="00F03AA4" w:rsidRDefault="00F90592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E16CF" w14:textId="359923DE" w:rsidR="00F90592" w:rsidRPr="00F03AA4" w:rsidRDefault="00123EE0" w:rsidP="001F111D">
            <w:pPr>
              <w:jc w:val="center"/>
              <w:rPr>
                <w:rFonts w:cs="Times New Roman"/>
                <w:lang w:val="en-DK"/>
              </w:rPr>
            </w:pPr>
            <w:r>
              <w:rPr>
                <w:rFonts w:cs="Times New Roman"/>
                <w:szCs w:val="20"/>
              </w:rPr>
              <w:t>5</w:t>
            </w:r>
            <w:r w:rsidR="00F90592" w:rsidRPr="00F03AA4">
              <w:rPr>
                <w:rFonts w:cs="Times New Roman"/>
                <w:szCs w:val="20"/>
              </w:rPr>
              <w:t>,</w:t>
            </w:r>
            <w:r>
              <w:rPr>
                <w:rFonts w:cs="Times New Roman"/>
                <w:szCs w:val="20"/>
              </w:rPr>
              <w:t>8</w:t>
            </w:r>
          </w:p>
        </w:tc>
      </w:tr>
      <w:tr w:rsidR="00F90592" w:rsidRPr="00C4591D" w14:paraId="11917DF1" w14:textId="77777777" w:rsidTr="0056531C">
        <w:trPr>
          <w:trHeight w:val="187"/>
          <w:jc w:val="center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0FF347" w14:textId="77777777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4B26D" w14:textId="77777777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06DCBF3" w14:textId="253DEA13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606A3" w14:textId="77777777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9817D" w14:textId="77777777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9964B" w14:textId="77777777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57689" w14:textId="2FE7EB3F" w:rsidR="00F90592" w:rsidRPr="00F03AA4" w:rsidRDefault="00F90592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80702" w14:textId="161515AB" w:rsidR="00F90592" w:rsidRPr="00F03AA4" w:rsidRDefault="00123EE0" w:rsidP="001F111D">
            <w:pPr>
              <w:jc w:val="center"/>
              <w:rPr>
                <w:rFonts w:cs="Times New Roman"/>
                <w:lang w:val="en-DK"/>
              </w:rPr>
            </w:pPr>
            <w:r>
              <w:rPr>
                <w:rFonts w:cs="Times New Roman"/>
                <w:szCs w:val="20"/>
              </w:rPr>
              <w:t>5</w:t>
            </w:r>
            <w:r w:rsidR="00F90592" w:rsidRPr="00F03AA4">
              <w:rPr>
                <w:rFonts w:cs="Times New Roman"/>
                <w:szCs w:val="20"/>
              </w:rPr>
              <w:t>,8</w:t>
            </w:r>
          </w:p>
        </w:tc>
      </w:tr>
      <w:tr w:rsidR="00F90592" w:rsidRPr="00C4591D" w14:paraId="4B8512D1" w14:textId="77777777" w:rsidTr="0056531C">
        <w:trPr>
          <w:trHeight w:val="187"/>
          <w:jc w:val="center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95275" w14:textId="77777777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D060E" w14:textId="77777777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6DE1FBA" w14:textId="6C33B1EC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3F7D7" w14:textId="07C4113F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</w:rPr>
              <w:t>TDLC300-100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7C1B5" w14:textId="43A5F256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(7.28, -2.52)</w:t>
            </w:r>
            <w:r w:rsidRPr="00D130CC">
              <w:rPr>
                <w:rFonts w:eastAsiaTheme="minorEastAsia" w:cs="Times New Roman"/>
                <w:lang w:eastAsia="zh-CN"/>
              </w:rPr>
              <w:t xml:space="preserve"> / [HomNet]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F04FC" w14:textId="75A31455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04DEA" w14:textId="7B173DF6" w:rsidR="00F90592" w:rsidRPr="00F03AA4" w:rsidRDefault="00F90592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358DE" w14:textId="5F6905CB" w:rsidR="00F90592" w:rsidRPr="00F03AA4" w:rsidRDefault="007369CA" w:rsidP="001F111D">
            <w:pPr>
              <w:jc w:val="center"/>
              <w:rPr>
                <w:rFonts w:cs="Times New Roman"/>
                <w:lang w:val="en-DK"/>
              </w:rPr>
            </w:pPr>
            <w:r>
              <w:rPr>
                <w:rFonts w:cs="Times New Roman"/>
                <w:szCs w:val="20"/>
              </w:rPr>
              <w:t>6</w:t>
            </w:r>
            <w:r w:rsidR="00F90592" w:rsidRPr="00F03AA4">
              <w:rPr>
                <w:rFonts w:cs="Times New Roman"/>
                <w:szCs w:val="20"/>
              </w:rPr>
              <w:t>,</w:t>
            </w:r>
            <w:r>
              <w:rPr>
                <w:rFonts w:cs="Times New Roman"/>
                <w:szCs w:val="20"/>
              </w:rPr>
              <w:t>4</w:t>
            </w:r>
          </w:p>
        </w:tc>
      </w:tr>
      <w:tr w:rsidR="00F90592" w:rsidRPr="00C4591D" w14:paraId="376CE122" w14:textId="77777777" w:rsidTr="0056531C">
        <w:trPr>
          <w:trHeight w:val="187"/>
          <w:jc w:val="center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FB16B" w14:textId="77777777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6395F" w14:textId="77777777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C3FA1C" w14:textId="77777777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EBCBE" w14:textId="2F9ABF92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BA42F" w14:textId="77777777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66CC6" w14:textId="5E30656D" w:rsidR="00F90592" w:rsidRPr="00D130CC" w:rsidRDefault="00F90592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53C51" w14:textId="335BB775" w:rsidR="00F90592" w:rsidRPr="00F03AA4" w:rsidRDefault="00F90592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35E12" w14:textId="050CECF6" w:rsidR="00F90592" w:rsidRPr="00F03AA4" w:rsidRDefault="007369CA" w:rsidP="001F111D">
            <w:pPr>
              <w:jc w:val="center"/>
              <w:rPr>
                <w:rFonts w:cs="Times New Roman"/>
                <w:lang w:val="en-DK"/>
              </w:rPr>
            </w:pPr>
            <w:r>
              <w:rPr>
                <w:rFonts w:cs="Times New Roman"/>
                <w:szCs w:val="20"/>
              </w:rPr>
              <w:t>6</w:t>
            </w:r>
            <w:r w:rsidR="00F90592" w:rsidRPr="00F03AA4">
              <w:rPr>
                <w:rFonts w:cs="Times New Roman"/>
                <w:szCs w:val="20"/>
              </w:rPr>
              <w:t>,</w:t>
            </w:r>
            <w:r w:rsidR="00CA2E3E">
              <w:rPr>
                <w:rFonts w:cs="Times New Roman"/>
                <w:szCs w:val="20"/>
              </w:rPr>
              <w:t>4</w:t>
            </w:r>
          </w:p>
        </w:tc>
      </w:tr>
      <w:bookmarkEnd w:id="14"/>
    </w:tbl>
    <w:p w14:paraId="29CFB68C" w14:textId="77777777" w:rsidR="00E86B15" w:rsidRDefault="00E86B15" w:rsidP="00E86B15"/>
    <w:p w14:paraId="55A346D7" w14:textId="2F26CB40" w:rsidR="0089436F" w:rsidRDefault="0089436F" w:rsidP="0089436F">
      <w:pPr>
        <w:pStyle w:val="Caption"/>
        <w:keepNext/>
      </w:pPr>
      <w:bookmarkStart w:id="15" w:name="_Ref19259232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C6635">
        <w:rPr>
          <w:noProof/>
        </w:rPr>
        <w:t>4</w:t>
      </w:r>
      <w:r>
        <w:fldChar w:fldCharType="end"/>
      </w:r>
      <w:bookmarkEnd w:id="15"/>
      <w:r>
        <w:t>. SCS 30</w:t>
      </w:r>
      <w:r w:rsidR="000A3419">
        <w:t xml:space="preserve"> </w:t>
      </w:r>
      <w:r>
        <w:t>KHz, BW 100</w:t>
      </w:r>
      <w:r w:rsidR="000A3419">
        <w:t xml:space="preserve"> </w:t>
      </w:r>
      <w:r>
        <w:t>MHz</w:t>
      </w:r>
    </w:p>
    <w:tbl>
      <w:tblPr>
        <w:tblW w:w="8359" w:type="dxa"/>
        <w:jc w:val="center"/>
        <w:tblLayout w:type="fixed"/>
        <w:tblLook w:val="04A0" w:firstRow="1" w:lastRow="0" w:firstColumn="1" w:lastColumn="0" w:noHBand="0" w:noVBand="1"/>
      </w:tblPr>
      <w:tblGrid>
        <w:gridCol w:w="456"/>
        <w:gridCol w:w="551"/>
        <w:gridCol w:w="679"/>
        <w:gridCol w:w="1485"/>
        <w:gridCol w:w="1376"/>
        <w:gridCol w:w="1004"/>
        <w:gridCol w:w="1390"/>
        <w:gridCol w:w="1418"/>
      </w:tblGrid>
      <w:tr w:rsidR="0089436F" w:rsidRPr="005C2BEA" w14:paraId="3270662F" w14:textId="77777777" w:rsidTr="00A95E2E">
        <w:trPr>
          <w:trHeight w:val="420"/>
          <w:jc w:val="center"/>
        </w:trPr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526A" w14:textId="77777777" w:rsidR="0089436F" w:rsidRPr="00C4591D" w:rsidRDefault="0089436F" w:rsidP="0020762C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Number of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67A82" w14:textId="77777777" w:rsidR="0089436F" w:rsidRPr="00C4591D" w:rsidRDefault="0089436F" w:rsidP="0020762C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Serving Cell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6AA70" w14:textId="77777777" w:rsidR="0089436F" w:rsidRPr="00C4591D" w:rsidRDefault="0089436F" w:rsidP="0020762C">
            <w:pPr>
              <w:jc w:val="center"/>
              <w:rPr>
                <w:lang w:val="en-DK"/>
              </w:rPr>
            </w:pPr>
            <w:r w:rsidRPr="00A6528A">
              <w:rPr>
                <w:lang w:val="en-DK"/>
              </w:rPr>
              <w:t>(INR1, INR2) dB</w:t>
            </w:r>
          </w:p>
          <w:p w14:paraId="58156307" w14:textId="77777777" w:rsidR="0089436F" w:rsidRPr="00C4591D" w:rsidRDefault="0089436F" w:rsidP="0020762C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784E34D" w14:textId="77777777" w:rsidR="0089436F" w:rsidRDefault="0089436F" w:rsidP="0020762C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Mapping Type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0E00E" w14:textId="77777777" w:rsidR="0089436F" w:rsidRPr="005C2BEA" w:rsidRDefault="0089436F" w:rsidP="0020762C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SNR dB</w:t>
            </w:r>
          </w:p>
        </w:tc>
      </w:tr>
      <w:tr w:rsidR="00F90592" w14:paraId="2DB09FA0" w14:textId="77777777" w:rsidTr="00A95E2E">
        <w:trPr>
          <w:trHeight w:val="820"/>
          <w:jc w:val="center"/>
        </w:trPr>
        <w:tc>
          <w:tcPr>
            <w:tcW w:w="4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D0CDE89" w14:textId="77777777" w:rsidR="00F90592" w:rsidRPr="00167399" w:rsidRDefault="00F90592" w:rsidP="0020762C">
            <w:pPr>
              <w:jc w:val="center"/>
              <w:rPr>
                <w:lang w:val="en-DK"/>
              </w:rPr>
            </w:pPr>
            <w:r w:rsidRPr="00167399">
              <w:rPr>
                <w:lang w:val="en-DK"/>
              </w:rPr>
              <w:t>Rx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1EFDC" w14:textId="77777777" w:rsidR="00F90592" w:rsidRPr="00C4591D" w:rsidRDefault="00F90592" w:rsidP="0020762C">
            <w:pPr>
              <w:jc w:val="center"/>
              <w:rPr>
                <w:lang w:val="en-DK"/>
              </w:rPr>
            </w:pPr>
            <w:r w:rsidRPr="00167399">
              <w:rPr>
                <w:lang w:val="en-DK"/>
              </w:rPr>
              <w:t>ICs</w:t>
            </w:r>
          </w:p>
        </w:tc>
        <w:tc>
          <w:tcPr>
            <w:tcW w:w="67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B8657" w14:textId="77777777" w:rsidR="00F90592" w:rsidRPr="00C4591D" w:rsidRDefault="00F90592" w:rsidP="0020762C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MCS</w:t>
            </w:r>
          </w:p>
        </w:tc>
        <w:tc>
          <w:tcPr>
            <w:tcW w:w="148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D9305" w14:textId="77777777" w:rsidR="00F90592" w:rsidRPr="00C4591D" w:rsidRDefault="00F90592" w:rsidP="0020762C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Propagation Condition</w:t>
            </w:r>
          </w:p>
        </w:tc>
        <w:tc>
          <w:tcPr>
            <w:tcW w:w="13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DF15F" w14:textId="77777777" w:rsidR="00F90592" w:rsidRPr="00C4591D" w:rsidRDefault="00F90592" w:rsidP="0020762C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vMerge/>
            <w:tcBorders>
              <w:left w:val="nil"/>
              <w:right w:val="single" w:sz="4" w:space="0" w:color="auto"/>
            </w:tcBorders>
          </w:tcPr>
          <w:p w14:paraId="5D219916" w14:textId="77777777" w:rsidR="00F90592" w:rsidRDefault="00F90592" w:rsidP="0020762C">
            <w:pPr>
              <w:jc w:val="center"/>
              <w:rPr>
                <w:lang w:val="en-DK"/>
              </w:rPr>
            </w:pPr>
          </w:p>
        </w:tc>
        <w:tc>
          <w:tcPr>
            <w:tcW w:w="139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CFAB715" w14:textId="0472DAC1" w:rsidR="00F90592" w:rsidRDefault="00F90592" w:rsidP="0020762C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MMSE-IRC Ideal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6CAD095" w14:textId="4A23AB35" w:rsidR="00F90592" w:rsidRDefault="00F90592" w:rsidP="0020762C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MMSE-IRC with Impairments</w:t>
            </w:r>
          </w:p>
        </w:tc>
      </w:tr>
      <w:tr w:rsidR="00F90592" w:rsidRPr="00C4591D" w14:paraId="2BE8CA81" w14:textId="77777777" w:rsidTr="00A95E2E">
        <w:trPr>
          <w:trHeight w:val="187"/>
          <w:jc w:val="center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BE87924" w14:textId="77777777" w:rsidR="00F90592" w:rsidRPr="00C4591D" w:rsidRDefault="00F90592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2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C46E0" w14:textId="77777777" w:rsidR="00F90592" w:rsidRPr="00C4591D" w:rsidRDefault="00F90592" w:rsidP="00EB133F">
            <w:pPr>
              <w:jc w:val="center"/>
              <w:rPr>
                <w:lang w:val="en-DK"/>
              </w:rPr>
            </w:pPr>
            <w:r w:rsidRPr="00C4591D">
              <w:rPr>
                <w:lang w:val="en-DK"/>
              </w:rPr>
              <w:t>1</w:t>
            </w:r>
          </w:p>
        </w:tc>
        <w:tc>
          <w:tcPr>
            <w:tcW w:w="6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7CF53" w14:textId="53BEB934" w:rsidR="00F90592" w:rsidRPr="00C4591D" w:rsidRDefault="00F90592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16</w:t>
            </w: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975BA" w14:textId="77777777" w:rsidR="00F90592" w:rsidRPr="00C4591D" w:rsidRDefault="00F90592" w:rsidP="00EB133F">
            <w:pPr>
              <w:jc w:val="center"/>
              <w:rPr>
                <w:lang w:val="en-DK"/>
              </w:rPr>
            </w:pPr>
            <w:r w:rsidRPr="00F429F7">
              <w:rPr>
                <w:lang w:val="en-DK"/>
              </w:rPr>
              <w:t>TDLA30-10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61A7E" w14:textId="5428968A" w:rsidR="00F90592" w:rsidRPr="00C4591D" w:rsidRDefault="00F90592" w:rsidP="00EB133F">
            <w:pPr>
              <w:jc w:val="center"/>
              <w:rPr>
                <w:lang w:val="en-DK"/>
              </w:rPr>
            </w:pPr>
            <w:r w:rsidRPr="00A65537">
              <w:rPr>
                <w:rFonts w:eastAsiaTheme="minorEastAsia"/>
                <w:lang w:eastAsia="zh-CN"/>
              </w:rPr>
              <w:t>(9.82, N/A)</w:t>
            </w:r>
            <w:r>
              <w:rPr>
                <w:rFonts w:eastAsiaTheme="minorEastAsia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567316E8" w14:textId="788A24BF" w:rsidR="00F90592" w:rsidRPr="00C4591D" w:rsidRDefault="00F90592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2B8E6" w14:textId="0E99B8DC" w:rsidR="00F90592" w:rsidRPr="00284AFC" w:rsidRDefault="00F90592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65287" w14:textId="5B842378" w:rsidR="00F90592" w:rsidRPr="00284AFC" w:rsidRDefault="00F90592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</w:t>
            </w:r>
            <w:r w:rsidR="00CA2E3E">
              <w:rPr>
                <w:rFonts w:cs="Times New Roman"/>
                <w:szCs w:val="20"/>
              </w:rPr>
              <w:t>4</w:t>
            </w:r>
            <w:r w:rsidRPr="00284AFC">
              <w:rPr>
                <w:rFonts w:cs="Times New Roman"/>
                <w:szCs w:val="20"/>
              </w:rPr>
              <w:t>,</w:t>
            </w:r>
            <w:r w:rsidR="00CA2E3E">
              <w:rPr>
                <w:rFonts w:cs="Times New Roman"/>
                <w:szCs w:val="20"/>
              </w:rPr>
              <w:t>2</w:t>
            </w:r>
          </w:p>
        </w:tc>
      </w:tr>
      <w:tr w:rsidR="00F90592" w:rsidRPr="00C4591D" w14:paraId="01EECEB5" w14:textId="77777777" w:rsidTr="00A95E2E">
        <w:trPr>
          <w:trHeight w:val="187"/>
          <w:jc w:val="center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B3953" w14:textId="77777777" w:rsidR="00F90592" w:rsidRDefault="00F90592" w:rsidP="00EB133F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F5DA" w14:textId="77777777" w:rsidR="00F90592" w:rsidRPr="00C4591D" w:rsidRDefault="00F90592" w:rsidP="00EB133F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42E77BA" w14:textId="17376B8D" w:rsidR="00F90592" w:rsidRPr="00C4591D" w:rsidRDefault="00F90592" w:rsidP="00EB133F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3D1A6" w14:textId="77777777" w:rsidR="00F90592" w:rsidRPr="00A6528A" w:rsidRDefault="00F90592" w:rsidP="00EB133F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E6DD2" w14:textId="77777777" w:rsidR="00F90592" w:rsidRPr="00A65537" w:rsidRDefault="00F90592" w:rsidP="00EB133F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80B0C" w14:textId="77777777" w:rsidR="00F90592" w:rsidRPr="00C4591D" w:rsidRDefault="00F90592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CAB91" w14:textId="3A559921" w:rsidR="00F90592" w:rsidRPr="00284AFC" w:rsidRDefault="00F90592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711B2" w14:textId="1B3E9150" w:rsidR="00F90592" w:rsidRPr="00284AFC" w:rsidRDefault="00F90592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</w:t>
            </w:r>
            <w:r w:rsidR="00F44C1D">
              <w:rPr>
                <w:rFonts w:cs="Times New Roman"/>
                <w:szCs w:val="20"/>
              </w:rPr>
              <w:t>4</w:t>
            </w:r>
            <w:r w:rsidRPr="00284AFC">
              <w:rPr>
                <w:rFonts w:cs="Times New Roman"/>
                <w:szCs w:val="20"/>
              </w:rPr>
              <w:t>,</w:t>
            </w:r>
            <w:r w:rsidR="00F44C1D">
              <w:rPr>
                <w:rFonts w:cs="Times New Roman"/>
                <w:szCs w:val="20"/>
              </w:rPr>
              <w:t>2</w:t>
            </w:r>
          </w:p>
        </w:tc>
      </w:tr>
      <w:tr w:rsidR="00F90592" w:rsidRPr="00C4591D" w14:paraId="10A9D2C0" w14:textId="77777777" w:rsidTr="00A95E2E">
        <w:trPr>
          <w:trHeight w:val="187"/>
          <w:jc w:val="center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46E9D" w14:textId="77777777" w:rsidR="00F90592" w:rsidRPr="00C4591D" w:rsidRDefault="00F90592" w:rsidP="00EB133F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45CCB" w14:textId="77777777" w:rsidR="00F90592" w:rsidRPr="00C4591D" w:rsidRDefault="00F90592" w:rsidP="00EB133F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8B6FB" w14:textId="7783ECFC" w:rsidR="00F90592" w:rsidRPr="00C4591D" w:rsidRDefault="00F90592" w:rsidP="00EB133F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08FDA" w14:textId="77777777" w:rsidR="00F90592" w:rsidRPr="00C4591D" w:rsidRDefault="00F90592" w:rsidP="00EB133F">
            <w:pPr>
              <w:jc w:val="center"/>
              <w:rPr>
                <w:lang w:val="en-DK"/>
              </w:rPr>
            </w:pPr>
            <w:r w:rsidRPr="000F16DB">
              <w:t>TDLC300-100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B81C6" w14:textId="77777777" w:rsidR="00F90592" w:rsidRPr="00C4591D" w:rsidRDefault="00F90592" w:rsidP="00EB133F">
            <w:pPr>
              <w:jc w:val="center"/>
              <w:rPr>
                <w:lang w:val="en-DK"/>
              </w:rPr>
            </w:pPr>
            <w:r w:rsidRPr="0045075C">
              <w:rPr>
                <w:rFonts w:eastAsiaTheme="minorEastAsia"/>
                <w:lang w:eastAsia="zh-CN"/>
              </w:rPr>
              <w:t>(5.35, N/A)</w:t>
            </w:r>
            <w:r>
              <w:rPr>
                <w:rFonts w:eastAsiaTheme="minorEastAsia"/>
                <w:lang w:eastAsia="zh-CN"/>
              </w:rPr>
              <w:t xml:space="preserve"> / [HomNet]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E7234" w14:textId="77777777" w:rsidR="00F90592" w:rsidRPr="00C4591D" w:rsidRDefault="00F90592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016AC" w14:textId="1A055766" w:rsidR="00F90592" w:rsidRPr="00284AFC" w:rsidRDefault="00F90592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D051C" w14:textId="43223FC1" w:rsidR="00F90592" w:rsidRPr="00284AFC" w:rsidRDefault="00F90592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</w:t>
            </w:r>
            <w:r w:rsidR="0019429E">
              <w:rPr>
                <w:rFonts w:cs="Times New Roman"/>
                <w:szCs w:val="20"/>
              </w:rPr>
              <w:t>4</w:t>
            </w:r>
            <w:r w:rsidRPr="00284AFC">
              <w:rPr>
                <w:rFonts w:cs="Times New Roman"/>
                <w:szCs w:val="20"/>
              </w:rPr>
              <w:t>,</w:t>
            </w:r>
            <w:r w:rsidR="0019429E">
              <w:rPr>
                <w:rFonts w:cs="Times New Roman"/>
                <w:szCs w:val="20"/>
              </w:rPr>
              <w:t>2</w:t>
            </w:r>
          </w:p>
        </w:tc>
      </w:tr>
      <w:tr w:rsidR="00F90592" w:rsidRPr="00C4591D" w14:paraId="5A09DF77" w14:textId="77777777" w:rsidTr="00A95E2E">
        <w:trPr>
          <w:trHeight w:val="187"/>
          <w:jc w:val="center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6BF7A" w14:textId="77777777" w:rsidR="00F90592" w:rsidRPr="00C4591D" w:rsidRDefault="00F90592" w:rsidP="00EB133F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CA035" w14:textId="77777777" w:rsidR="00F90592" w:rsidRPr="00C4591D" w:rsidRDefault="00F90592" w:rsidP="00EB133F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7CAF8E1" w14:textId="78375FD6" w:rsidR="00F90592" w:rsidRPr="00C4591D" w:rsidRDefault="00F90592" w:rsidP="00EB133F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AB198" w14:textId="77777777" w:rsidR="00F90592" w:rsidRPr="00A6528A" w:rsidRDefault="00F90592" w:rsidP="00EB133F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BF69A" w14:textId="77777777" w:rsidR="00F90592" w:rsidRPr="0045075C" w:rsidRDefault="00F90592" w:rsidP="00EB133F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03874" w14:textId="77777777" w:rsidR="00F90592" w:rsidRPr="00C4591D" w:rsidRDefault="00F90592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2910E" w14:textId="59F6A371" w:rsidR="00F90592" w:rsidRPr="00284AFC" w:rsidRDefault="00F90592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5EA49" w14:textId="2A367F02" w:rsidR="00F90592" w:rsidRPr="00284AFC" w:rsidRDefault="00F90592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</w:t>
            </w:r>
            <w:r w:rsidR="0019429E">
              <w:rPr>
                <w:rFonts w:cs="Times New Roman"/>
                <w:szCs w:val="20"/>
              </w:rPr>
              <w:t>4</w:t>
            </w:r>
            <w:r w:rsidRPr="00284AFC">
              <w:rPr>
                <w:rFonts w:cs="Times New Roman"/>
                <w:szCs w:val="20"/>
              </w:rPr>
              <w:t>,2</w:t>
            </w:r>
          </w:p>
        </w:tc>
      </w:tr>
      <w:tr w:rsidR="00F90592" w14:paraId="2005527C" w14:textId="77777777" w:rsidTr="00A95E2E">
        <w:trPr>
          <w:trHeight w:val="187"/>
          <w:jc w:val="center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F54D2FA" w14:textId="77777777" w:rsidR="00F90592" w:rsidRDefault="00F90592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4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EAF44" w14:textId="77777777" w:rsidR="00F90592" w:rsidRDefault="00F90592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2</w:t>
            </w: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E069381" w14:textId="57451696" w:rsidR="00F90592" w:rsidRDefault="00F90592" w:rsidP="00EB133F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5807F" w14:textId="77777777" w:rsidR="00F90592" w:rsidRPr="00AD5D07" w:rsidRDefault="00F90592" w:rsidP="00EB133F">
            <w:pPr>
              <w:jc w:val="center"/>
            </w:pPr>
            <w:r w:rsidRPr="00F429F7">
              <w:rPr>
                <w:lang w:val="en-DK"/>
              </w:rPr>
              <w:t>TDLA30-10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F70A9" w14:textId="13D7CA99" w:rsidR="00F90592" w:rsidRPr="00D432E0" w:rsidRDefault="00F90592" w:rsidP="00EB133F">
            <w:pPr>
              <w:jc w:val="center"/>
              <w:rPr>
                <w:lang w:val="en-DK"/>
              </w:rPr>
            </w:pPr>
            <w:r w:rsidRPr="00850800">
              <w:rPr>
                <w:lang w:val="en-DK"/>
              </w:rPr>
              <w:t>(12.38, -0.97)</w:t>
            </w:r>
            <w:r>
              <w:rPr>
                <w:rFonts w:eastAsiaTheme="minorEastAsia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3B01EC38" w14:textId="4DD2772B" w:rsidR="00F90592" w:rsidRDefault="00F90592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FFE9A" w14:textId="7A9F673B" w:rsidR="00F90592" w:rsidRPr="00284AFC" w:rsidRDefault="00F90592" w:rsidP="00EB133F">
            <w:pPr>
              <w:jc w:val="center"/>
              <w:rPr>
                <w:rFonts w:cs="Times New Roman"/>
              </w:rPr>
            </w:pPr>
            <w:r w:rsidRPr="00284AFC">
              <w:rPr>
                <w:rFonts w:cs="Times New Roman"/>
                <w:szCs w:val="20"/>
              </w:rPr>
              <w:t>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01654" w14:textId="0F9FAB9E" w:rsidR="00F90592" w:rsidRPr="00284AFC" w:rsidRDefault="0019429E" w:rsidP="00EB133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Cs w:val="20"/>
              </w:rPr>
              <w:t>10</w:t>
            </w:r>
            <w:r w:rsidR="00F90592" w:rsidRPr="00284AFC">
              <w:rPr>
                <w:rFonts w:cs="Times New Roman"/>
                <w:szCs w:val="20"/>
              </w:rPr>
              <w:t>,</w:t>
            </w:r>
            <w:r>
              <w:rPr>
                <w:rFonts w:cs="Times New Roman"/>
                <w:szCs w:val="20"/>
              </w:rPr>
              <w:t>2</w:t>
            </w:r>
          </w:p>
        </w:tc>
      </w:tr>
      <w:tr w:rsidR="00F90592" w14:paraId="6F202BA1" w14:textId="77777777" w:rsidTr="00A95E2E">
        <w:trPr>
          <w:trHeight w:val="187"/>
          <w:jc w:val="center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B133E" w14:textId="77777777" w:rsidR="00F90592" w:rsidRDefault="00F90592" w:rsidP="00EB133F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DD3C4" w14:textId="77777777" w:rsidR="00F90592" w:rsidRDefault="00F90592" w:rsidP="00EB133F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6F1E06B" w14:textId="5BFD6AF1" w:rsidR="00F90592" w:rsidRDefault="00F90592" w:rsidP="00EB133F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B427D" w14:textId="77777777" w:rsidR="00F90592" w:rsidRPr="00AD5D07" w:rsidRDefault="00F90592" w:rsidP="00EB133F">
            <w:pPr>
              <w:jc w:val="center"/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2722E" w14:textId="77777777" w:rsidR="00F90592" w:rsidRPr="00D432E0" w:rsidRDefault="00F90592" w:rsidP="00EB133F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30E1A" w14:textId="77777777" w:rsidR="00F90592" w:rsidRDefault="00F90592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0C88D" w14:textId="50483E37" w:rsidR="00F90592" w:rsidRPr="00284AFC" w:rsidRDefault="00F90592" w:rsidP="00EB133F">
            <w:pPr>
              <w:jc w:val="center"/>
              <w:rPr>
                <w:rFonts w:cs="Times New Roman"/>
              </w:rPr>
            </w:pPr>
            <w:r w:rsidRPr="00284AFC">
              <w:rPr>
                <w:rFonts w:cs="Times New Roman"/>
                <w:szCs w:val="20"/>
              </w:rPr>
              <w:t>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796C8" w14:textId="6216E7E0" w:rsidR="00F90592" w:rsidRPr="00284AFC" w:rsidRDefault="00F90592" w:rsidP="00EB133F">
            <w:pPr>
              <w:jc w:val="center"/>
              <w:rPr>
                <w:rFonts w:cs="Times New Roman"/>
              </w:rPr>
            </w:pPr>
            <w:r w:rsidRPr="00284AFC">
              <w:rPr>
                <w:rFonts w:cs="Times New Roman"/>
                <w:szCs w:val="20"/>
              </w:rPr>
              <w:t>1</w:t>
            </w:r>
            <w:r w:rsidR="0019429E">
              <w:rPr>
                <w:rFonts w:cs="Times New Roman"/>
                <w:szCs w:val="20"/>
              </w:rPr>
              <w:t>0</w:t>
            </w:r>
            <w:r w:rsidRPr="00284AFC">
              <w:rPr>
                <w:rFonts w:cs="Times New Roman"/>
                <w:szCs w:val="20"/>
              </w:rPr>
              <w:t>,</w:t>
            </w:r>
            <w:r w:rsidR="0019429E">
              <w:rPr>
                <w:rFonts w:cs="Times New Roman"/>
                <w:szCs w:val="20"/>
              </w:rPr>
              <w:t>2</w:t>
            </w:r>
          </w:p>
        </w:tc>
      </w:tr>
      <w:tr w:rsidR="00F90592" w:rsidRPr="00C4591D" w14:paraId="42DBC76D" w14:textId="77777777" w:rsidTr="00A95E2E">
        <w:trPr>
          <w:trHeight w:val="187"/>
          <w:jc w:val="center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84481" w14:textId="77777777" w:rsidR="00F90592" w:rsidRPr="00C4591D" w:rsidRDefault="00F90592" w:rsidP="00EB133F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8F309" w14:textId="77777777" w:rsidR="00F90592" w:rsidRPr="00C4591D" w:rsidRDefault="00F90592" w:rsidP="00EB133F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088DF" w14:textId="038E6D43" w:rsidR="00F90592" w:rsidRPr="00C4591D" w:rsidRDefault="00F90592" w:rsidP="00EB133F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F9C5E" w14:textId="77777777" w:rsidR="00F90592" w:rsidRPr="00C4591D" w:rsidRDefault="00F90592" w:rsidP="00EB133F">
            <w:pPr>
              <w:jc w:val="center"/>
              <w:rPr>
                <w:lang w:val="en-DK"/>
              </w:rPr>
            </w:pPr>
            <w:r w:rsidRPr="00AD5D07">
              <w:t>TDLC300-100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E9551" w14:textId="77777777" w:rsidR="00F90592" w:rsidRPr="00C4591D" w:rsidRDefault="00F90592" w:rsidP="00EB133F">
            <w:pPr>
              <w:jc w:val="center"/>
              <w:rPr>
                <w:lang w:val="en-DK"/>
              </w:rPr>
            </w:pPr>
            <w:r w:rsidRPr="00D432E0">
              <w:rPr>
                <w:lang w:val="en-DK"/>
              </w:rPr>
              <w:t>(7.28, -2.52)</w:t>
            </w:r>
            <w:r>
              <w:rPr>
                <w:rFonts w:eastAsiaTheme="minorEastAsia"/>
                <w:lang w:eastAsia="zh-CN"/>
              </w:rPr>
              <w:t xml:space="preserve"> / [HomNet]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33617" w14:textId="77777777" w:rsidR="00F90592" w:rsidRPr="00C4591D" w:rsidRDefault="00F90592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EFF3F" w14:textId="296864F9" w:rsidR="00F90592" w:rsidRPr="00284AFC" w:rsidRDefault="00F90592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9937C" w14:textId="3824D255" w:rsidR="00F90592" w:rsidRPr="00284AFC" w:rsidRDefault="00F90592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</w:t>
            </w:r>
            <w:r w:rsidR="0097786F">
              <w:rPr>
                <w:rFonts w:cs="Times New Roman"/>
                <w:szCs w:val="20"/>
              </w:rPr>
              <w:t>0</w:t>
            </w:r>
            <w:r w:rsidRPr="00284AFC">
              <w:rPr>
                <w:rFonts w:cs="Times New Roman"/>
                <w:szCs w:val="20"/>
              </w:rPr>
              <w:t>,</w:t>
            </w:r>
            <w:r w:rsidR="0097786F">
              <w:rPr>
                <w:rFonts w:cs="Times New Roman"/>
                <w:szCs w:val="20"/>
              </w:rPr>
              <w:t>5</w:t>
            </w:r>
          </w:p>
        </w:tc>
      </w:tr>
      <w:tr w:rsidR="00F90592" w:rsidRPr="00C4591D" w14:paraId="70046071" w14:textId="77777777" w:rsidTr="00A95E2E">
        <w:trPr>
          <w:trHeight w:val="187"/>
          <w:jc w:val="center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7E701A" w14:textId="77777777" w:rsidR="00F90592" w:rsidRDefault="00F90592" w:rsidP="00EB133F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F3E36" w14:textId="77777777" w:rsidR="00F90592" w:rsidRDefault="00F90592" w:rsidP="00EB133F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52249E6" w14:textId="48146162" w:rsidR="00F90592" w:rsidRDefault="00F90592" w:rsidP="00EB133F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9E3CF" w14:textId="77777777" w:rsidR="00F90592" w:rsidRPr="00A6528A" w:rsidRDefault="00F90592" w:rsidP="00EB133F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546AE" w14:textId="77777777" w:rsidR="00F90592" w:rsidRPr="00D432E0" w:rsidRDefault="00F90592" w:rsidP="00EB133F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549D2" w14:textId="77777777" w:rsidR="00F90592" w:rsidRPr="00C4591D" w:rsidRDefault="00F90592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DB124" w14:textId="24F667BF" w:rsidR="00F90592" w:rsidRPr="00284AFC" w:rsidRDefault="00F90592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11C37" w14:textId="1BCD97DC" w:rsidR="00F90592" w:rsidRPr="00284AFC" w:rsidRDefault="00F90592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</w:t>
            </w:r>
            <w:r w:rsidR="0097786F">
              <w:rPr>
                <w:rFonts w:cs="Times New Roman"/>
                <w:szCs w:val="20"/>
              </w:rPr>
              <w:t>0</w:t>
            </w:r>
            <w:r w:rsidRPr="00284AFC">
              <w:rPr>
                <w:rFonts w:cs="Times New Roman"/>
                <w:szCs w:val="20"/>
              </w:rPr>
              <w:t>,</w:t>
            </w:r>
            <w:r w:rsidR="0097786F">
              <w:rPr>
                <w:rFonts w:cs="Times New Roman"/>
                <w:szCs w:val="20"/>
              </w:rPr>
              <w:t>5</w:t>
            </w:r>
          </w:p>
        </w:tc>
      </w:tr>
      <w:tr w:rsidR="00F90592" w:rsidRPr="00C4591D" w14:paraId="1A98EE5B" w14:textId="77777777" w:rsidTr="00A95E2E">
        <w:trPr>
          <w:trHeight w:val="187"/>
          <w:jc w:val="center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9969479" w14:textId="77777777" w:rsidR="00F90592" w:rsidRDefault="00F90592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8</w:t>
            </w: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ACC03" w14:textId="77777777" w:rsidR="00F90592" w:rsidRDefault="00F90592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2</w:t>
            </w: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0151DA" w14:textId="13DE74EA" w:rsidR="00F90592" w:rsidRDefault="00F90592" w:rsidP="00EB133F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DEBF8" w14:textId="77777777" w:rsidR="00F90592" w:rsidRPr="00C4591D" w:rsidRDefault="00F90592" w:rsidP="00EB133F">
            <w:pPr>
              <w:jc w:val="center"/>
              <w:rPr>
                <w:lang w:val="en-DK"/>
              </w:rPr>
            </w:pPr>
            <w:r w:rsidRPr="00F429F7">
              <w:rPr>
                <w:lang w:val="en-DK"/>
              </w:rPr>
              <w:t>TDLA30-10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23F6A" w14:textId="174582F4" w:rsidR="00F90592" w:rsidRPr="00C4591D" w:rsidRDefault="00F90592" w:rsidP="00EB133F">
            <w:pPr>
              <w:jc w:val="center"/>
              <w:rPr>
                <w:lang w:val="en-DK"/>
              </w:rPr>
            </w:pPr>
            <w:r w:rsidRPr="00850800">
              <w:rPr>
                <w:lang w:val="en-DK"/>
              </w:rPr>
              <w:t>(12.38, -0.97)</w:t>
            </w:r>
            <w:r>
              <w:rPr>
                <w:rFonts w:eastAsiaTheme="minorEastAsia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3787B9CC" w14:textId="6824DACE" w:rsidR="00F90592" w:rsidRPr="00C4591D" w:rsidRDefault="00F90592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F9D59" w14:textId="6992C60D" w:rsidR="00F90592" w:rsidRPr="00284AFC" w:rsidRDefault="00F90592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67810" w14:textId="21CBE21B" w:rsidR="00F90592" w:rsidRPr="00284AFC" w:rsidRDefault="0097786F" w:rsidP="00EB133F">
            <w:pPr>
              <w:jc w:val="center"/>
              <w:rPr>
                <w:rFonts w:cs="Times New Roman"/>
                <w:lang w:val="en-DK"/>
              </w:rPr>
            </w:pPr>
            <w:r>
              <w:rPr>
                <w:rFonts w:cs="Times New Roman"/>
                <w:szCs w:val="20"/>
              </w:rPr>
              <w:t>6</w:t>
            </w:r>
            <w:r w:rsidR="00F90592" w:rsidRPr="00284AFC">
              <w:rPr>
                <w:rFonts w:cs="Times New Roman"/>
                <w:szCs w:val="20"/>
              </w:rPr>
              <w:t>,</w:t>
            </w:r>
            <w:r>
              <w:rPr>
                <w:rFonts w:cs="Times New Roman"/>
                <w:szCs w:val="20"/>
              </w:rPr>
              <w:t>0</w:t>
            </w:r>
          </w:p>
        </w:tc>
      </w:tr>
      <w:tr w:rsidR="00F90592" w:rsidRPr="00C4591D" w14:paraId="3C5CDAD1" w14:textId="77777777" w:rsidTr="00A95E2E">
        <w:trPr>
          <w:trHeight w:val="187"/>
          <w:jc w:val="center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E884D" w14:textId="77777777" w:rsidR="00F90592" w:rsidRDefault="00F90592" w:rsidP="00EB133F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FC12D" w14:textId="77777777" w:rsidR="00F90592" w:rsidRPr="00C4591D" w:rsidRDefault="00F90592" w:rsidP="00EB133F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5928E99" w14:textId="77777777" w:rsidR="00F90592" w:rsidRPr="00C4591D" w:rsidRDefault="00F90592" w:rsidP="00EB133F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566B6" w14:textId="77777777" w:rsidR="00F90592" w:rsidRPr="00A6528A" w:rsidRDefault="00F90592" w:rsidP="00EB133F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239DF" w14:textId="77777777" w:rsidR="00F90592" w:rsidRPr="00850800" w:rsidRDefault="00F90592" w:rsidP="00EB133F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2ED1C" w14:textId="77777777" w:rsidR="00F90592" w:rsidRPr="00C4591D" w:rsidRDefault="00F90592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F47D9" w14:textId="3EC4C4AD" w:rsidR="00F90592" w:rsidRPr="00284AFC" w:rsidRDefault="00F90592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F2A77" w14:textId="5236888F" w:rsidR="00F90592" w:rsidRPr="00284AFC" w:rsidRDefault="009648FF" w:rsidP="00EB133F">
            <w:pPr>
              <w:jc w:val="center"/>
              <w:rPr>
                <w:rFonts w:cs="Times New Roman"/>
                <w:lang w:val="en-DK"/>
              </w:rPr>
            </w:pPr>
            <w:r>
              <w:rPr>
                <w:rFonts w:cs="Times New Roman"/>
                <w:szCs w:val="20"/>
              </w:rPr>
              <w:t>6,1</w:t>
            </w:r>
          </w:p>
        </w:tc>
      </w:tr>
      <w:tr w:rsidR="00F90592" w:rsidRPr="00C4591D" w14:paraId="3677FA79" w14:textId="77777777" w:rsidTr="00A95E2E">
        <w:trPr>
          <w:trHeight w:val="187"/>
          <w:jc w:val="center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7C93F" w14:textId="77777777" w:rsidR="00F90592" w:rsidRDefault="00F90592" w:rsidP="00EB133F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01A61" w14:textId="77777777" w:rsidR="00F90592" w:rsidRDefault="00F90592" w:rsidP="00EB133F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E90D751" w14:textId="77777777" w:rsidR="00F90592" w:rsidRDefault="00F90592" w:rsidP="00EB133F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1120C" w14:textId="77777777" w:rsidR="00F90592" w:rsidRPr="00C4591D" w:rsidRDefault="00F90592" w:rsidP="00EB133F">
            <w:pPr>
              <w:jc w:val="center"/>
              <w:rPr>
                <w:lang w:val="en-DK"/>
              </w:rPr>
            </w:pPr>
            <w:r w:rsidRPr="00AD5D07">
              <w:t>TDLC300-100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E251B" w14:textId="77777777" w:rsidR="00F90592" w:rsidRPr="00C4591D" w:rsidRDefault="00F90592" w:rsidP="00EB133F">
            <w:pPr>
              <w:jc w:val="center"/>
              <w:rPr>
                <w:lang w:val="en-DK"/>
              </w:rPr>
            </w:pPr>
            <w:r w:rsidRPr="00D432E0">
              <w:rPr>
                <w:lang w:val="en-DK"/>
              </w:rPr>
              <w:t>(7.28, -2.52)</w:t>
            </w:r>
            <w:r>
              <w:rPr>
                <w:rFonts w:eastAsiaTheme="minorEastAsia"/>
                <w:lang w:eastAsia="zh-CN"/>
              </w:rPr>
              <w:t xml:space="preserve"> / [HomNet]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27958" w14:textId="77777777" w:rsidR="00F90592" w:rsidRPr="00C4591D" w:rsidRDefault="00F90592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5D43F" w14:textId="03B3ABCA" w:rsidR="00F90592" w:rsidRPr="00284AFC" w:rsidRDefault="00F90592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E7E80" w14:textId="3070FFF1" w:rsidR="00F90592" w:rsidRPr="00284AFC" w:rsidRDefault="004562BF" w:rsidP="00EB133F">
            <w:pPr>
              <w:jc w:val="center"/>
              <w:rPr>
                <w:rFonts w:cs="Times New Roman"/>
                <w:lang w:val="en-DK"/>
              </w:rPr>
            </w:pPr>
            <w:r>
              <w:rPr>
                <w:rFonts w:cs="Times New Roman"/>
                <w:szCs w:val="20"/>
              </w:rPr>
              <w:t>6</w:t>
            </w:r>
            <w:r w:rsidR="00F90592" w:rsidRPr="00284AFC">
              <w:rPr>
                <w:rFonts w:cs="Times New Roman"/>
                <w:szCs w:val="20"/>
              </w:rPr>
              <w:t>,</w:t>
            </w:r>
            <w:r>
              <w:rPr>
                <w:rFonts w:cs="Times New Roman"/>
                <w:szCs w:val="20"/>
              </w:rPr>
              <w:t>3</w:t>
            </w:r>
          </w:p>
        </w:tc>
      </w:tr>
      <w:tr w:rsidR="00F90592" w:rsidRPr="00C4591D" w14:paraId="2A10DE13" w14:textId="77777777" w:rsidTr="00A95E2E">
        <w:trPr>
          <w:trHeight w:val="187"/>
          <w:jc w:val="center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D0C51B" w14:textId="77777777" w:rsidR="00F90592" w:rsidRDefault="00F90592" w:rsidP="00EB133F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66BC8" w14:textId="77777777" w:rsidR="00F90592" w:rsidRDefault="00F90592" w:rsidP="00EB133F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C01C2BB" w14:textId="77777777" w:rsidR="00F90592" w:rsidRDefault="00F90592" w:rsidP="00EB133F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84924" w14:textId="77777777" w:rsidR="00F90592" w:rsidRPr="00A6528A" w:rsidRDefault="00F90592" w:rsidP="00EB133F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AAF50" w14:textId="77777777" w:rsidR="00F90592" w:rsidRPr="00D432E0" w:rsidRDefault="00F90592" w:rsidP="00EB133F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4639B" w14:textId="77777777" w:rsidR="00F90592" w:rsidRPr="00C4591D" w:rsidRDefault="00F90592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E1F75" w14:textId="1ED22114" w:rsidR="00F90592" w:rsidRPr="00284AFC" w:rsidRDefault="00F90592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033D2" w14:textId="6BB1F531" w:rsidR="00F90592" w:rsidRPr="00284AFC" w:rsidRDefault="004562BF" w:rsidP="00EB133F">
            <w:pPr>
              <w:jc w:val="center"/>
              <w:rPr>
                <w:rFonts w:cs="Times New Roman"/>
                <w:lang w:val="en-DK"/>
              </w:rPr>
            </w:pPr>
            <w:r>
              <w:rPr>
                <w:rFonts w:cs="Times New Roman"/>
                <w:szCs w:val="20"/>
              </w:rPr>
              <w:t>6</w:t>
            </w:r>
            <w:r w:rsidR="00F90592" w:rsidRPr="00284AFC">
              <w:rPr>
                <w:rFonts w:cs="Times New Roman"/>
                <w:szCs w:val="20"/>
              </w:rPr>
              <w:t>,</w:t>
            </w:r>
            <w:r>
              <w:rPr>
                <w:rFonts w:cs="Times New Roman"/>
                <w:szCs w:val="20"/>
              </w:rPr>
              <w:t>3</w:t>
            </w:r>
          </w:p>
        </w:tc>
      </w:tr>
    </w:tbl>
    <w:p w14:paraId="5901AFC7" w14:textId="77777777" w:rsidR="0089436F" w:rsidRPr="00E86B15" w:rsidRDefault="0089436F" w:rsidP="00E86B15"/>
    <w:bookmarkEnd w:id="5"/>
    <w:p w14:paraId="45C249D5" w14:textId="085C0BA3" w:rsidR="00CD7492" w:rsidRPr="008C39F7" w:rsidRDefault="006F05D8" w:rsidP="00A37002">
      <w:pPr>
        <w:pStyle w:val="RAN4H1"/>
      </w:pPr>
      <w:r>
        <w:t>Summary</w:t>
      </w:r>
    </w:p>
    <w:p w14:paraId="1E43C450" w14:textId="12FE24CC" w:rsidR="00D5270B" w:rsidRPr="008C39F7" w:rsidRDefault="00CF4FC8" w:rsidP="006C706F">
      <w:pPr>
        <w:rPr>
          <w:highlight w:val="yellow"/>
        </w:rPr>
      </w:pPr>
      <w:r>
        <w:t xml:space="preserve">In this contribution, we provide our </w:t>
      </w:r>
      <w:r w:rsidR="00B218D0">
        <w:t xml:space="preserve">simulation results on </w:t>
      </w:r>
      <w:r w:rsidR="007368F2">
        <w:t xml:space="preserve">Rel-19 </w:t>
      </w:r>
      <w:r w:rsidR="00415805">
        <w:t xml:space="preserve">NR Demodulation </w:t>
      </w:r>
      <w:r w:rsidR="005A5AC2">
        <w:t>Performance Phase 5</w:t>
      </w:r>
      <w:r w:rsidR="006F05D8">
        <w:t>:</w:t>
      </w:r>
      <w:r w:rsidR="005A5AC2">
        <w:t xml:space="preserve"> </w:t>
      </w:r>
      <w:r w:rsidR="00B218D0">
        <w:t xml:space="preserve">BS </w:t>
      </w:r>
      <w:r w:rsidR="00467A0B">
        <w:t>d</w:t>
      </w:r>
      <w:r w:rsidR="00B218D0">
        <w:t>emodulation</w:t>
      </w:r>
      <w:r w:rsidR="00467A0B">
        <w:t xml:space="preserve"> performance for MMSE-IRC</w:t>
      </w:r>
      <w:r w:rsidR="002235E9">
        <w:t>. More on our observations and</w:t>
      </w:r>
      <w:r w:rsidR="00B218D0">
        <w:t xml:space="preserve"> </w:t>
      </w:r>
      <w:r w:rsidR="0065785A">
        <w:t xml:space="preserve">the corresponding </w:t>
      </w:r>
      <w:r w:rsidR="002235E9">
        <w:t>proposa</w:t>
      </w:r>
      <w:r w:rsidR="0065785A">
        <w:t xml:space="preserve">ls can be found in </w:t>
      </w:r>
      <w:r w:rsidR="00186C18">
        <w:fldChar w:fldCharType="begin"/>
      </w:r>
      <w:r w:rsidR="00186C18">
        <w:instrText xml:space="preserve"> REF _Ref185539004 \r \h </w:instrText>
      </w:r>
      <w:r w:rsidR="00186C18">
        <w:fldChar w:fldCharType="separate"/>
      </w:r>
      <w:r w:rsidR="005C6635">
        <w:t>[7]</w:t>
      </w:r>
      <w:r w:rsidR="00186C18">
        <w:fldChar w:fldCharType="end"/>
      </w:r>
      <w:r w:rsidR="0065785A">
        <w:t>.</w:t>
      </w:r>
    </w:p>
    <w:p w14:paraId="033B2335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16" w:name="_Toc116995849"/>
      <w:r w:rsidRPr="008C39F7">
        <w:t>References</w:t>
      </w:r>
      <w:bookmarkEnd w:id="16"/>
    </w:p>
    <w:p w14:paraId="5B7669F4" w14:textId="2493F08E" w:rsidR="00015FE2" w:rsidRDefault="00015FE2" w:rsidP="00015FE2">
      <w:pPr>
        <w:pStyle w:val="ListParagraph"/>
        <w:numPr>
          <w:ilvl w:val="0"/>
          <w:numId w:val="5"/>
        </w:numPr>
      </w:pPr>
      <w:bookmarkStart w:id="17" w:name="_Ref114500673"/>
      <w:bookmarkStart w:id="18" w:name="_Ref191459049"/>
      <w:bookmarkStart w:id="19" w:name="_Ref185372030"/>
      <w:bookmarkStart w:id="20" w:name="_Ref181633782"/>
      <w:bookmarkStart w:id="21" w:name="_Ref177572888"/>
      <w:bookmarkStart w:id="22" w:name="_Ref163310915"/>
      <w:bookmarkStart w:id="23" w:name="_Ref159239240"/>
      <w:bookmarkStart w:id="24" w:name="_Hlk162254967"/>
      <w:bookmarkStart w:id="25" w:name="_Ref149829137"/>
      <w:bookmarkStart w:id="26" w:name="_Ref146668587"/>
      <w:bookmarkStart w:id="27" w:name="_Ref172807382"/>
      <w:bookmarkEnd w:id="17"/>
      <w:r>
        <w:t>R4-25</w:t>
      </w:r>
      <w:r w:rsidRPr="00E97F34">
        <w:t>02272</w:t>
      </w:r>
      <w:r>
        <w:t xml:space="preserve">, </w:t>
      </w:r>
      <w:r w:rsidRPr="001C2F22">
        <w:t>Way Forward for [114][323] NR_demod_Ph5_Part1_General_BS</w:t>
      </w:r>
      <w:r w:rsidRPr="00E97F34">
        <w:t>, 3GPP RAN4#11</w:t>
      </w:r>
      <w:r>
        <w:t>4</w:t>
      </w:r>
      <w:r w:rsidRPr="00E97F34">
        <w:t>, China Tel</w:t>
      </w:r>
      <w:r w:rsidR="00DB2A95">
        <w:t>e</w:t>
      </w:r>
      <w:r w:rsidRPr="00E97F34">
        <w:t xml:space="preserve">com, </w:t>
      </w:r>
      <w:r>
        <w:t>Athens</w:t>
      </w:r>
      <w:r w:rsidRPr="00E97F34">
        <w:t xml:space="preserve">, </w:t>
      </w:r>
      <w:r>
        <w:t>Greece</w:t>
      </w:r>
      <w:r w:rsidRPr="00E97F34">
        <w:t xml:space="preserve">, </w:t>
      </w:r>
      <w:r>
        <w:t>January</w:t>
      </w:r>
      <w:r w:rsidRPr="00E97F34">
        <w:t xml:space="preserve"> 1</w:t>
      </w:r>
      <w:r>
        <w:t>7</w:t>
      </w:r>
      <w:r w:rsidRPr="00E97F34">
        <w:t>-2</w:t>
      </w:r>
      <w:r>
        <w:t>1</w:t>
      </w:r>
      <w:r w:rsidRPr="00E97F34">
        <w:t>, 202</w:t>
      </w:r>
      <w:r>
        <w:t>5</w:t>
      </w:r>
      <w:bookmarkEnd w:id="18"/>
    </w:p>
    <w:p w14:paraId="5636D1AA" w14:textId="5A803075" w:rsidR="0054107B" w:rsidRDefault="0054107B" w:rsidP="0054107B">
      <w:pPr>
        <w:pStyle w:val="ListParagraph"/>
        <w:numPr>
          <w:ilvl w:val="0"/>
          <w:numId w:val="5"/>
        </w:numPr>
      </w:pPr>
      <w:bookmarkStart w:id="28" w:name="_Ref191573786"/>
      <w:bookmarkStart w:id="29" w:name="_Ref191459772"/>
      <w:r w:rsidRPr="00187CE9">
        <w:t>R4-2413570, WF on NR demodulation performance: Phase 5, 3GPP RAN4#112, China Tel</w:t>
      </w:r>
      <w:r w:rsidR="00DB2A95">
        <w:t>e</w:t>
      </w:r>
      <w:r w:rsidRPr="00187CE9">
        <w:t>com, Maastricht, Netherlands, August 19-23, 2024</w:t>
      </w:r>
      <w:bookmarkEnd w:id="28"/>
    </w:p>
    <w:p w14:paraId="101641CD" w14:textId="30AD4FAA" w:rsidR="0054107B" w:rsidRDefault="0054107B" w:rsidP="0054107B">
      <w:pPr>
        <w:pStyle w:val="ListParagraph"/>
        <w:numPr>
          <w:ilvl w:val="0"/>
          <w:numId w:val="5"/>
        </w:numPr>
      </w:pPr>
      <w:bookmarkStart w:id="30" w:name="_Ref185294832"/>
      <w:r w:rsidRPr="00305694">
        <w:t>R4-2416548</w:t>
      </w:r>
      <w:r>
        <w:t xml:space="preserve">, </w:t>
      </w:r>
      <w:r w:rsidRPr="00E70F98">
        <w:t>WF on [112bis][319] NR_demod_Ph5_Part1_General_BS</w:t>
      </w:r>
      <w:r>
        <w:t xml:space="preserve">, </w:t>
      </w:r>
      <w:bookmarkStart w:id="31" w:name="_Hlk185294761"/>
      <w:r w:rsidRPr="00E70F98">
        <w:t>3GPP RAN4#112</w:t>
      </w:r>
      <w:r>
        <w:t>bis</w:t>
      </w:r>
      <w:r w:rsidRPr="00E70F98">
        <w:t>, China Tel</w:t>
      </w:r>
      <w:r w:rsidR="0017408A">
        <w:t>e</w:t>
      </w:r>
      <w:r w:rsidRPr="00E70F98">
        <w:t>com</w:t>
      </w:r>
      <w:r>
        <w:t>, Hefei, China, October 14-18, 2024</w:t>
      </w:r>
      <w:bookmarkEnd w:id="30"/>
      <w:bookmarkEnd w:id="31"/>
    </w:p>
    <w:p w14:paraId="40E6FD2F" w14:textId="03D60361" w:rsidR="0054107B" w:rsidRDefault="0054107B" w:rsidP="0054107B">
      <w:pPr>
        <w:pStyle w:val="ListParagraph"/>
        <w:numPr>
          <w:ilvl w:val="0"/>
          <w:numId w:val="5"/>
        </w:numPr>
      </w:pPr>
      <w:bookmarkStart w:id="32" w:name="_Ref185294851"/>
      <w:r w:rsidRPr="005D1481">
        <w:t>R4-2419780</w:t>
      </w:r>
      <w:r>
        <w:t xml:space="preserve">, </w:t>
      </w:r>
      <w:r w:rsidRPr="00252B04">
        <w:t>Way Forward for [113] [321] NR_demod_Ph5_Part1_General_BS</w:t>
      </w:r>
      <w:r>
        <w:t xml:space="preserve">, </w:t>
      </w:r>
      <w:r w:rsidRPr="00E125D7">
        <w:t>3GPP RAN4#11</w:t>
      </w:r>
      <w:r>
        <w:t>3</w:t>
      </w:r>
      <w:r w:rsidRPr="00E125D7">
        <w:t>, China Tel</w:t>
      </w:r>
      <w:r w:rsidR="0017408A">
        <w:t>e</w:t>
      </w:r>
      <w:r w:rsidRPr="00E125D7">
        <w:t xml:space="preserve">com, </w:t>
      </w:r>
      <w:r>
        <w:t>MediaTek, Orlando</w:t>
      </w:r>
      <w:r w:rsidRPr="00E125D7">
        <w:t xml:space="preserve">, </w:t>
      </w:r>
      <w:r>
        <w:t>USA</w:t>
      </w:r>
      <w:r w:rsidRPr="00E125D7">
        <w:t xml:space="preserve">, </w:t>
      </w:r>
      <w:r>
        <w:t>November</w:t>
      </w:r>
      <w:r w:rsidRPr="00E125D7">
        <w:t xml:space="preserve"> 18</w:t>
      </w:r>
      <w:r>
        <w:t>-22</w:t>
      </w:r>
      <w:r w:rsidRPr="00E125D7">
        <w:t>, 2024</w:t>
      </w:r>
      <w:bookmarkEnd w:id="32"/>
    </w:p>
    <w:p w14:paraId="29750080" w14:textId="444C52D1" w:rsidR="00F770E6" w:rsidRDefault="00F770E6" w:rsidP="0054107B">
      <w:pPr>
        <w:pStyle w:val="ListParagraph"/>
        <w:numPr>
          <w:ilvl w:val="0"/>
          <w:numId w:val="5"/>
        </w:numPr>
      </w:pPr>
      <w:bookmarkStart w:id="33" w:name="_Ref196903452"/>
      <w:r>
        <w:t>R4-250</w:t>
      </w:r>
      <w:r w:rsidR="00C8130A">
        <w:t xml:space="preserve">4768, </w:t>
      </w:r>
      <w:r w:rsidR="00C8130A" w:rsidRPr="00C8130A">
        <w:t>Way Forward for [114bis][321] NR_demod_Ph5_Part1_General_BS</w:t>
      </w:r>
      <w:r w:rsidR="00C8130A">
        <w:t xml:space="preserve">, </w:t>
      </w:r>
      <w:r w:rsidR="00C8130A" w:rsidRPr="00E70F98">
        <w:t>China Tel</w:t>
      </w:r>
      <w:r w:rsidR="0017408A">
        <w:t>e</w:t>
      </w:r>
      <w:r w:rsidR="00C8130A" w:rsidRPr="00E70F98">
        <w:t>com</w:t>
      </w:r>
      <w:r w:rsidR="00C8130A">
        <w:t>, Wuhan, China,</w:t>
      </w:r>
      <w:r w:rsidR="00EE58AB">
        <w:t xml:space="preserve"> April 7-11, 2025</w:t>
      </w:r>
      <w:bookmarkEnd w:id="33"/>
    </w:p>
    <w:p w14:paraId="33989478" w14:textId="5AF4326E" w:rsidR="00F51CCC" w:rsidRDefault="00F51CCC" w:rsidP="000519A7">
      <w:pPr>
        <w:pStyle w:val="ListParagraph"/>
        <w:numPr>
          <w:ilvl w:val="0"/>
          <w:numId w:val="5"/>
        </w:numPr>
      </w:pPr>
      <w:bookmarkStart w:id="34" w:name="_Ref204596816"/>
      <w:r w:rsidRPr="00F51CCC">
        <w:t>R4-2508618, Way Forward for [115][322] NR_demod_Ph5_Part1_General_BS, 3GPP RAN4#115, China Telecom, Malta, May 19-23, 2025</w:t>
      </w:r>
      <w:bookmarkEnd w:id="34"/>
    </w:p>
    <w:p w14:paraId="10584924" w14:textId="3F8983CC" w:rsidR="00315085" w:rsidRDefault="00DD5A61" w:rsidP="003871D0">
      <w:pPr>
        <w:pStyle w:val="ListParagraph"/>
        <w:numPr>
          <w:ilvl w:val="0"/>
          <w:numId w:val="5"/>
        </w:numPr>
      </w:pPr>
      <w:bookmarkStart w:id="35" w:name="_Ref185539004"/>
      <w:bookmarkEnd w:id="19"/>
      <w:bookmarkEnd w:id="20"/>
      <w:bookmarkEnd w:id="29"/>
      <w:r w:rsidRPr="00DD5A61">
        <w:t>R4-</w:t>
      </w:r>
      <w:r w:rsidR="009541EC" w:rsidRPr="009541EC">
        <w:t>251099</w:t>
      </w:r>
      <w:r w:rsidR="009541EC">
        <w:t>0</w:t>
      </w:r>
      <w:r w:rsidR="00E55A2B">
        <w:t xml:space="preserve">, </w:t>
      </w:r>
      <w:r w:rsidR="00E55A2B" w:rsidRPr="00600213">
        <w:t>NR Demodulation Performance Phase 5: BS demodulation performance requirements for MMSE-IRC</w:t>
      </w:r>
      <w:r w:rsidR="00E55A2B">
        <w:t xml:space="preserve">, </w:t>
      </w:r>
      <w:r w:rsidR="00E55A2B" w:rsidRPr="001D3C05">
        <w:t>3GPP RAN4#11</w:t>
      </w:r>
      <w:r w:rsidR="00DB7F63">
        <w:t>6</w:t>
      </w:r>
      <w:r w:rsidR="00E55A2B" w:rsidRPr="001D3C05">
        <w:t xml:space="preserve">, </w:t>
      </w:r>
      <w:r w:rsidR="004D6E5D">
        <w:t xml:space="preserve">Nokia, </w:t>
      </w:r>
      <w:r w:rsidR="00D55772">
        <w:t>Bengaluru</w:t>
      </w:r>
      <w:r w:rsidR="00E55A2B">
        <w:t xml:space="preserve">, </w:t>
      </w:r>
      <w:r w:rsidR="00D55772">
        <w:t>India,</w:t>
      </w:r>
      <w:r w:rsidR="00E55A2B" w:rsidRPr="001D3C05">
        <w:t xml:space="preserve"> </w:t>
      </w:r>
      <w:r w:rsidR="009805F8">
        <w:t>August</w:t>
      </w:r>
      <w:r w:rsidR="00E55A2B" w:rsidRPr="001D3C05">
        <w:t xml:space="preserve"> </w:t>
      </w:r>
      <w:r w:rsidR="009805F8">
        <w:t>25</w:t>
      </w:r>
      <w:r w:rsidR="00E55A2B" w:rsidRPr="001D3C05">
        <w:t>-</w:t>
      </w:r>
      <w:r w:rsidR="00990400">
        <w:t>2</w:t>
      </w:r>
      <w:r w:rsidR="009805F8">
        <w:t>9</w:t>
      </w:r>
      <w:r w:rsidR="00E55A2B" w:rsidRPr="001D3C05">
        <w:t>, 202</w:t>
      </w:r>
      <w:r w:rsidR="00452D5B">
        <w:t>5</w:t>
      </w:r>
      <w:bookmarkStart w:id="36" w:name="_Ref173143454"/>
      <w:bookmarkEnd w:id="21"/>
      <w:bookmarkEnd w:id="22"/>
      <w:bookmarkEnd w:id="23"/>
      <w:bookmarkEnd w:id="24"/>
      <w:bookmarkEnd w:id="25"/>
      <w:bookmarkEnd w:id="26"/>
      <w:bookmarkEnd w:id="27"/>
      <w:bookmarkEnd w:id="35"/>
    </w:p>
    <w:p w14:paraId="076D6D22" w14:textId="58C81EF4" w:rsidR="00A54E7E" w:rsidRDefault="002D62D2" w:rsidP="003871D0">
      <w:pPr>
        <w:pStyle w:val="ListParagraph"/>
        <w:numPr>
          <w:ilvl w:val="0"/>
          <w:numId w:val="5"/>
        </w:numPr>
      </w:pPr>
      <w:bookmarkStart w:id="37" w:name="_Ref192598927"/>
      <w:r w:rsidRPr="002D62D2">
        <w:t xml:space="preserve">3GPP TR </w:t>
      </w:r>
      <w:r w:rsidR="00ED35CD">
        <w:t xml:space="preserve">36.884, </w:t>
      </w:r>
      <w:r w:rsidR="002C5A1E" w:rsidRPr="002C5A1E">
        <w:t>Performance requirements of MMSE-IRC receiver for LTE BS</w:t>
      </w:r>
      <w:r w:rsidR="002C5A1E">
        <w:t xml:space="preserve">, </w:t>
      </w:r>
      <w:r w:rsidR="008809E6">
        <w:t>v</w:t>
      </w:r>
      <w:r w:rsidR="00070B6B" w:rsidRPr="00070B6B">
        <w:t>13.1.0</w:t>
      </w:r>
      <w:r w:rsidR="008809E6">
        <w:t>,</w:t>
      </w:r>
      <w:r w:rsidR="00070B6B" w:rsidRPr="00070B6B">
        <w:t xml:space="preserve"> </w:t>
      </w:r>
      <w:r w:rsidR="008809E6">
        <w:t>09-</w:t>
      </w:r>
      <w:r w:rsidR="00070B6B" w:rsidRPr="00070B6B">
        <w:t>2016</w:t>
      </w:r>
      <w:bookmarkEnd w:id="36"/>
      <w:bookmarkEnd w:id="37"/>
    </w:p>
    <w:p w14:paraId="0C8E42E6" w14:textId="0B103EA3" w:rsidR="00B73C66" w:rsidRDefault="00B73C66" w:rsidP="00214598">
      <w:pPr>
        <w:pStyle w:val="ListParagraph"/>
        <w:numPr>
          <w:ilvl w:val="0"/>
          <w:numId w:val="5"/>
        </w:numPr>
      </w:pPr>
      <w:bookmarkStart w:id="38" w:name="_Ref178609213"/>
      <w:r>
        <w:t xml:space="preserve">3GPP TS 38.104, </w:t>
      </w:r>
      <w:r w:rsidR="001C644A">
        <w:t xml:space="preserve">NR - </w:t>
      </w:r>
      <w:r w:rsidR="0098402E" w:rsidRPr="0098402E">
        <w:t>Base Station (BS) radio transmission and reception</w:t>
      </w:r>
      <w:r>
        <w:t xml:space="preserve">, </w:t>
      </w:r>
      <w:r w:rsidR="00056163" w:rsidRPr="00056163">
        <w:t>V18.6.0</w:t>
      </w:r>
      <w:r w:rsidR="00056163">
        <w:t xml:space="preserve">, </w:t>
      </w:r>
      <w:r w:rsidR="00056163" w:rsidRPr="00056163">
        <w:t>06</w:t>
      </w:r>
      <w:r w:rsidR="00056163">
        <w:t>-</w:t>
      </w:r>
      <w:r w:rsidR="00056163" w:rsidRPr="00056163">
        <w:t>2024</w:t>
      </w:r>
      <w:bookmarkEnd w:id="38"/>
    </w:p>
    <w:sectPr w:rsidR="00B73C66" w:rsidSect="00552BA1">
      <w:headerReference w:type="default" r:id="rId23"/>
      <w:footerReference w:type="default" r:id="rId24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BF81D" w14:textId="77777777" w:rsidR="007D3A32" w:rsidRDefault="007D3A32" w:rsidP="00001C9B">
      <w:pPr>
        <w:spacing w:after="0" w:line="240" w:lineRule="auto"/>
      </w:pPr>
      <w:r>
        <w:separator/>
      </w:r>
    </w:p>
  </w:endnote>
  <w:endnote w:type="continuationSeparator" w:id="0">
    <w:p w14:paraId="64DCDFEB" w14:textId="77777777" w:rsidR="007D3A32" w:rsidRDefault="007D3A32" w:rsidP="00001C9B">
      <w:pPr>
        <w:spacing w:after="0" w:line="240" w:lineRule="auto"/>
      </w:pPr>
      <w:r>
        <w:continuationSeparator/>
      </w:r>
    </w:p>
  </w:endnote>
  <w:endnote w:type="continuationNotice" w:id="1">
    <w:p w14:paraId="42AEBB50" w14:textId="77777777" w:rsidR="007D3A32" w:rsidRDefault="007D3A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CC423" w14:textId="77777777" w:rsidR="00074574" w:rsidRDefault="000745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85F2D" w14:textId="77777777" w:rsidR="007D3A32" w:rsidRDefault="007D3A32" w:rsidP="00001C9B">
      <w:pPr>
        <w:spacing w:after="0" w:line="240" w:lineRule="auto"/>
      </w:pPr>
      <w:r>
        <w:separator/>
      </w:r>
    </w:p>
  </w:footnote>
  <w:footnote w:type="continuationSeparator" w:id="0">
    <w:p w14:paraId="1F536226" w14:textId="77777777" w:rsidR="007D3A32" w:rsidRDefault="007D3A32" w:rsidP="00001C9B">
      <w:pPr>
        <w:spacing w:after="0" w:line="240" w:lineRule="auto"/>
      </w:pPr>
      <w:r>
        <w:continuationSeparator/>
      </w:r>
    </w:p>
  </w:footnote>
  <w:footnote w:type="continuationNotice" w:id="1">
    <w:p w14:paraId="735C6A64" w14:textId="77777777" w:rsidR="007D3A32" w:rsidRDefault="007D3A3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1C6F3" w14:textId="77777777" w:rsidR="00074574" w:rsidRDefault="000745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475A6"/>
    <w:multiLevelType w:val="hybridMultilevel"/>
    <w:tmpl w:val="420EA26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2EAA67BF"/>
    <w:multiLevelType w:val="hybridMultilevel"/>
    <w:tmpl w:val="B9A0CEC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B73482"/>
    <w:multiLevelType w:val="hybridMultilevel"/>
    <w:tmpl w:val="F7D420A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5A221516"/>
    <w:multiLevelType w:val="hybridMultilevel"/>
    <w:tmpl w:val="F1969A58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A37747"/>
    <w:multiLevelType w:val="hybridMultilevel"/>
    <w:tmpl w:val="6F184B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7932063"/>
    <w:multiLevelType w:val="hybridMultilevel"/>
    <w:tmpl w:val="B9F47B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749823">
    <w:abstractNumId w:val="7"/>
  </w:num>
  <w:num w:numId="2" w16cid:durableId="80681869">
    <w:abstractNumId w:val="4"/>
  </w:num>
  <w:num w:numId="3" w16cid:durableId="1566528953">
    <w:abstractNumId w:val="6"/>
  </w:num>
  <w:num w:numId="4" w16cid:durableId="1456096507">
    <w:abstractNumId w:val="11"/>
  </w:num>
  <w:num w:numId="5" w16cid:durableId="1659071369">
    <w:abstractNumId w:val="9"/>
  </w:num>
  <w:num w:numId="6" w16cid:durableId="143009612">
    <w:abstractNumId w:val="1"/>
  </w:num>
  <w:num w:numId="7" w16cid:durableId="2068452736">
    <w:abstractNumId w:val="8"/>
  </w:num>
  <w:num w:numId="8" w16cid:durableId="1704474036">
    <w:abstractNumId w:val="2"/>
  </w:num>
  <w:num w:numId="9" w16cid:durableId="1430003703">
    <w:abstractNumId w:val="12"/>
  </w:num>
  <w:num w:numId="10" w16cid:durableId="1593078723">
    <w:abstractNumId w:val="8"/>
  </w:num>
  <w:num w:numId="11" w16cid:durableId="651719294">
    <w:abstractNumId w:val="5"/>
  </w:num>
  <w:num w:numId="12" w16cid:durableId="1868104083">
    <w:abstractNumId w:val="0"/>
  </w:num>
  <w:num w:numId="13" w16cid:durableId="457843449">
    <w:abstractNumId w:val="2"/>
  </w:num>
  <w:num w:numId="14" w16cid:durableId="2080133464">
    <w:abstractNumId w:val="10"/>
  </w:num>
  <w:num w:numId="15" w16cid:durableId="1904291290">
    <w:abstractNumId w:val="8"/>
  </w:num>
  <w:num w:numId="16" w16cid:durableId="2082408784">
    <w:abstractNumId w:val="2"/>
  </w:num>
  <w:num w:numId="17" w16cid:durableId="668992823">
    <w:abstractNumId w:val="5"/>
  </w:num>
  <w:num w:numId="18" w16cid:durableId="664666245">
    <w:abstractNumId w:val="3"/>
  </w:num>
  <w:num w:numId="19" w16cid:durableId="339964709">
    <w:abstractNumId w:val="8"/>
  </w:num>
  <w:num w:numId="20" w16cid:durableId="107900087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1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D34B1D"/>
    <w:rsid w:val="0000002D"/>
    <w:rsid w:val="000004CE"/>
    <w:rsid w:val="00001C9B"/>
    <w:rsid w:val="00002AAD"/>
    <w:rsid w:val="00003A34"/>
    <w:rsid w:val="00003E8E"/>
    <w:rsid w:val="000040DC"/>
    <w:rsid w:val="00004A54"/>
    <w:rsid w:val="00005D08"/>
    <w:rsid w:val="00006CD1"/>
    <w:rsid w:val="000070CA"/>
    <w:rsid w:val="000072B5"/>
    <w:rsid w:val="000100A4"/>
    <w:rsid w:val="00010847"/>
    <w:rsid w:val="00010A79"/>
    <w:rsid w:val="00011094"/>
    <w:rsid w:val="0001165F"/>
    <w:rsid w:val="00011784"/>
    <w:rsid w:val="000130BC"/>
    <w:rsid w:val="00013163"/>
    <w:rsid w:val="000151EF"/>
    <w:rsid w:val="00015FE2"/>
    <w:rsid w:val="00020626"/>
    <w:rsid w:val="00021506"/>
    <w:rsid w:val="000239F5"/>
    <w:rsid w:val="0002445A"/>
    <w:rsid w:val="0002467A"/>
    <w:rsid w:val="00025473"/>
    <w:rsid w:val="0002756B"/>
    <w:rsid w:val="00027BAF"/>
    <w:rsid w:val="00027E7F"/>
    <w:rsid w:val="0003037C"/>
    <w:rsid w:val="0003062B"/>
    <w:rsid w:val="000307A7"/>
    <w:rsid w:val="000315F9"/>
    <w:rsid w:val="00031C19"/>
    <w:rsid w:val="00032266"/>
    <w:rsid w:val="00032CC0"/>
    <w:rsid w:val="00033135"/>
    <w:rsid w:val="00037414"/>
    <w:rsid w:val="00037469"/>
    <w:rsid w:val="00037CDD"/>
    <w:rsid w:val="00040A1D"/>
    <w:rsid w:val="00041A19"/>
    <w:rsid w:val="00041BEA"/>
    <w:rsid w:val="00041BEF"/>
    <w:rsid w:val="0004204F"/>
    <w:rsid w:val="00044863"/>
    <w:rsid w:val="00044A58"/>
    <w:rsid w:val="00045C6F"/>
    <w:rsid w:val="00046246"/>
    <w:rsid w:val="00047093"/>
    <w:rsid w:val="00047B3A"/>
    <w:rsid w:val="000508E4"/>
    <w:rsid w:val="00051071"/>
    <w:rsid w:val="0005111F"/>
    <w:rsid w:val="000534B4"/>
    <w:rsid w:val="000534ED"/>
    <w:rsid w:val="00053A3F"/>
    <w:rsid w:val="00054968"/>
    <w:rsid w:val="0005529C"/>
    <w:rsid w:val="00056163"/>
    <w:rsid w:val="0005681C"/>
    <w:rsid w:val="00056E6D"/>
    <w:rsid w:val="00057834"/>
    <w:rsid w:val="00057D0E"/>
    <w:rsid w:val="00061795"/>
    <w:rsid w:val="00061B24"/>
    <w:rsid w:val="00063F7E"/>
    <w:rsid w:val="000665D0"/>
    <w:rsid w:val="000676B7"/>
    <w:rsid w:val="00067968"/>
    <w:rsid w:val="000702CC"/>
    <w:rsid w:val="000707C9"/>
    <w:rsid w:val="00070B6B"/>
    <w:rsid w:val="0007139D"/>
    <w:rsid w:val="00071DA6"/>
    <w:rsid w:val="00071EFC"/>
    <w:rsid w:val="00072252"/>
    <w:rsid w:val="000733CB"/>
    <w:rsid w:val="00074574"/>
    <w:rsid w:val="00076B2F"/>
    <w:rsid w:val="000770A6"/>
    <w:rsid w:val="00081A2A"/>
    <w:rsid w:val="00081DA1"/>
    <w:rsid w:val="00081F3C"/>
    <w:rsid w:val="0008277D"/>
    <w:rsid w:val="00083B01"/>
    <w:rsid w:val="00083D68"/>
    <w:rsid w:val="00083E85"/>
    <w:rsid w:val="000847D0"/>
    <w:rsid w:val="00084FF3"/>
    <w:rsid w:val="00085408"/>
    <w:rsid w:val="000857A7"/>
    <w:rsid w:val="0008612A"/>
    <w:rsid w:val="00086B54"/>
    <w:rsid w:val="00087714"/>
    <w:rsid w:val="0008794F"/>
    <w:rsid w:val="00090136"/>
    <w:rsid w:val="00090E18"/>
    <w:rsid w:val="00091476"/>
    <w:rsid w:val="00091BE7"/>
    <w:rsid w:val="00092E6D"/>
    <w:rsid w:val="000930BF"/>
    <w:rsid w:val="00094B27"/>
    <w:rsid w:val="00096787"/>
    <w:rsid w:val="00096983"/>
    <w:rsid w:val="00097FC8"/>
    <w:rsid w:val="000A10BC"/>
    <w:rsid w:val="000A1527"/>
    <w:rsid w:val="000A1788"/>
    <w:rsid w:val="000A187C"/>
    <w:rsid w:val="000A2247"/>
    <w:rsid w:val="000A2D4C"/>
    <w:rsid w:val="000A3419"/>
    <w:rsid w:val="000A5323"/>
    <w:rsid w:val="000A551A"/>
    <w:rsid w:val="000A7A95"/>
    <w:rsid w:val="000B0056"/>
    <w:rsid w:val="000B2F44"/>
    <w:rsid w:val="000B3783"/>
    <w:rsid w:val="000B4F96"/>
    <w:rsid w:val="000C0233"/>
    <w:rsid w:val="000C04EE"/>
    <w:rsid w:val="000C1C3A"/>
    <w:rsid w:val="000C379F"/>
    <w:rsid w:val="000C3843"/>
    <w:rsid w:val="000C3935"/>
    <w:rsid w:val="000C3B40"/>
    <w:rsid w:val="000C3C7B"/>
    <w:rsid w:val="000C3D4F"/>
    <w:rsid w:val="000C76E3"/>
    <w:rsid w:val="000D07C8"/>
    <w:rsid w:val="000D0B97"/>
    <w:rsid w:val="000D0F93"/>
    <w:rsid w:val="000D24B4"/>
    <w:rsid w:val="000D3365"/>
    <w:rsid w:val="000D3493"/>
    <w:rsid w:val="000D488F"/>
    <w:rsid w:val="000D6E5A"/>
    <w:rsid w:val="000E25EE"/>
    <w:rsid w:val="000E2F45"/>
    <w:rsid w:val="000E2F84"/>
    <w:rsid w:val="000E42E4"/>
    <w:rsid w:val="000E45AD"/>
    <w:rsid w:val="000E4DFC"/>
    <w:rsid w:val="000E5E07"/>
    <w:rsid w:val="000E5EB7"/>
    <w:rsid w:val="000E7AB6"/>
    <w:rsid w:val="000E7AFE"/>
    <w:rsid w:val="000F0C44"/>
    <w:rsid w:val="000F0CFB"/>
    <w:rsid w:val="000F2BB6"/>
    <w:rsid w:val="000F3ABF"/>
    <w:rsid w:val="000F3B4A"/>
    <w:rsid w:val="000F442F"/>
    <w:rsid w:val="000F512E"/>
    <w:rsid w:val="000F52C1"/>
    <w:rsid w:val="000F5C5C"/>
    <w:rsid w:val="000F6E93"/>
    <w:rsid w:val="000F7E3A"/>
    <w:rsid w:val="001005C6"/>
    <w:rsid w:val="00100ABE"/>
    <w:rsid w:val="0010110B"/>
    <w:rsid w:val="001028CF"/>
    <w:rsid w:val="00102CC3"/>
    <w:rsid w:val="00103709"/>
    <w:rsid w:val="00103936"/>
    <w:rsid w:val="00104238"/>
    <w:rsid w:val="00105531"/>
    <w:rsid w:val="00105C0D"/>
    <w:rsid w:val="00106416"/>
    <w:rsid w:val="00106B3D"/>
    <w:rsid w:val="0010716D"/>
    <w:rsid w:val="00110481"/>
    <w:rsid w:val="001109BB"/>
    <w:rsid w:val="0011102B"/>
    <w:rsid w:val="0011127A"/>
    <w:rsid w:val="00111D84"/>
    <w:rsid w:val="001127C9"/>
    <w:rsid w:val="00112862"/>
    <w:rsid w:val="001129BB"/>
    <w:rsid w:val="00112EDE"/>
    <w:rsid w:val="0011359E"/>
    <w:rsid w:val="00113DDA"/>
    <w:rsid w:val="00114498"/>
    <w:rsid w:val="001147A2"/>
    <w:rsid w:val="001149FF"/>
    <w:rsid w:val="00114B42"/>
    <w:rsid w:val="00114C12"/>
    <w:rsid w:val="00115B88"/>
    <w:rsid w:val="0011666D"/>
    <w:rsid w:val="00117713"/>
    <w:rsid w:val="00117E7A"/>
    <w:rsid w:val="00120895"/>
    <w:rsid w:val="00120BFA"/>
    <w:rsid w:val="00121145"/>
    <w:rsid w:val="00121490"/>
    <w:rsid w:val="00122263"/>
    <w:rsid w:val="00122C87"/>
    <w:rsid w:val="00123499"/>
    <w:rsid w:val="00123EE0"/>
    <w:rsid w:val="001241FA"/>
    <w:rsid w:val="00125FDD"/>
    <w:rsid w:val="00126754"/>
    <w:rsid w:val="00126AC2"/>
    <w:rsid w:val="0012706E"/>
    <w:rsid w:val="00130432"/>
    <w:rsid w:val="00132F6A"/>
    <w:rsid w:val="0013339A"/>
    <w:rsid w:val="001334B8"/>
    <w:rsid w:val="001334EC"/>
    <w:rsid w:val="00133913"/>
    <w:rsid w:val="00134337"/>
    <w:rsid w:val="0013516C"/>
    <w:rsid w:val="0013704B"/>
    <w:rsid w:val="0013706E"/>
    <w:rsid w:val="001372A7"/>
    <w:rsid w:val="00137E55"/>
    <w:rsid w:val="00140221"/>
    <w:rsid w:val="00140C1E"/>
    <w:rsid w:val="00141886"/>
    <w:rsid w:val="001421AF"/>
    <w:rsid w:val="00142370"/>
    <w:rsid w:val="00144040"/>
    <w:rsid w:val="00144209"/>
    <w:rsid w:val="001455E5"/>
    <w:rsid w:val="00147B6A"/>
    <w:rsid w:val="00147EED"/>
    <w:rsid w:val="0015050B"/>
    <w:rsid w:val="00151120"/>
    <w:rsid w:val="00152455"/>
    <w:rsid w:val="001526F7"/>
    <w:rsid w:val="00152C5C"/>
    <w:rsid w:val="00153277"/>
    <w:rsid w:val="001534DF"/>
    <w:rsid w:val="001538F3"/>
    <w:rsid w:val="00154FAA"/>
    <w:rsid w:val="00155137"/>
    <w:rsid w:val="00155736"/>
    <w:rsid w:val="001560E4"/>
    <w:rsid w:val="00157B14"/>
    <w:rsid w:val="00161CBE"/>
    <w:rsid w:val="00163859"/>
    <w:rsid w:val="001642FC"/>
    <w:rsid w:val="0016496B"/>
    <w:rsid w:val="00165932"/>
    <w:rsid w:val="00165C1A"/>
    <w:rsid w:val="00166922"/>
    <w:rsid w:val="00166978"/>
    <w:rsid w:val="00167399"/>
    <w:rsid w:val="0016795D"/>
    <w:rsid w:val="00170B99"/>
    <w:rsid w:val="0017132E"/>
    <w:rsid w:val="0017194D"/>
    <w:rsid w:val="00171F34"/>
    <w:rsid w:val="001736F9"/>
    <w:rsid w:val="00173C10"/>
    <w:rsid w:val="00173DAA"/>
    <w:rsid w:val="0017408A"/>
    <w:rsid w:val="001743E2"/>
    <w:rsid w:val="0017457B"/>
    <w:rsid w:val="001745F8"/>
    <w:rsid w:val="00174824"/>
    <w:rsid w:val="00175A90"/>
    <w:rsid w:val="00181269"/>
    <w:rsid w:val="001812AC"/>
    <w:rsid w:val="001822AD"/>
    <w:rsid w:val="00182AF2"/>
    <w:rsid w:val="001831DC"/>
    <w:rsid w:val="00183517"/>
    <w:rsid w:val="001838CF"/>
    <w:rsid w:val="00185CC5"/>
    <w:rsid w:val="001861E1"/>
    <w:rsid w:val="0018651F"/>
    <w:rsid w:val="001868EE"/>
    <w:rsid w:val="001869A3"/>
    <w:rsid w:val="00186BCE"/>
    <w:rsid w:val="00186C18"/>
    <w:rsid w:val="00187BD2"/>
    <w:rsid w:val="00187C70"/>
    <w:rsid w:val="00187CE9"/>
    <w:rsid w:val="00187D54"/>
    <w:rsid w:val="00190EE8"/>
    <w:rsid w:val="001913C3"/>
    <w:rsid w:val="00191857"/>
    <w:rsid w:val="001937E1"/>
    <w:rsid w:val="0019423C"/>
    <w:rsid w:val="0019429E"/>
    <w:rsid w:val="00194735"/>
    <w:rsid w:val="001954BE"/>
    <w:rsid w:val="00195C1A"/>
    <w:rsid w:val="00195D77"/>
    <w:rsid w:val="00196198"/>
    <w:rsid w:val="00196CA3"/>
    <w:rsid w:val="001A09CB"/>
    <w:rsid w:val="001A3BA4"/>
    <w:rsid w:val="001A3C60"/>
    <w:rsid w:val="001A3E79"/>
    <w:rsid w:val="001A4C7E"/>
    <w:rsid w:val="001A54BE"/>
    <w:rsid w:val="001A5CF1"/>
    <w:rsid w:val="001A6D1F"/>
    <w:rsid w:val="001B0B18"/>
    <w:rsid w:val="001B0F72"/>
    <w:rsid w:val="001B107D"/>
    <w:rsid w:val="001B10E8"/>
    <w:rsid w:val="001B1E9B"/>
    <w:rsid w:val="001B2A8F"/>
    <w:rsid w:val="001B3009"/>
    <w:rsid w:val="001B3057"/>
    <w:rsid w:val="001B4328"/>
    <w:rsid w:val="001B48BA"/>
    <w:rsid w:val="001B59FC"/>
    <w:rsid w:val="001B5A95"/>
    <w:rsid w:val="001B69A4"/>
    <w:rsid w:val="001C0355"/>
    <w:rsid w:val="001C15E7"/>
    <w:rsid w:val="001C1D76"/>
    <w:rsid w:val="001C2134"/>
    <w:rsid w:val="001C321B"/>
    <w:rsid w:val="001C4EA6"/>
    <w:rsid w:val="001C6399"/>
    <w:rsid w:val="001C644A"/>
    <w:rsid w:val="001D1519"/>
    <w:rsid w:val="001D24A6"/>
    <w:rsid w:val="001D25D2"/>
    <w:rsid w:val="001D3565"/>
    <w:rsid w:val="001D3C05"/>
    <w:rsid w:val="001D4783"/>
    <w:rsid w:val="001D4965"/>
    <w:rsid w:val="001D5633"/>
    <w:rsid w:val="001D682C"/>
    <w:rsid w:val="001D6A3A"/>
    <w:rsid w:val="001D6DAD"/>
    <w:rsid w:val="001D6F00"/>
    <w:rsid w:val="001D7DAD"/>
    <w:rsid w:val="001E0CCF"/>
    <w:rsid w:val="001E1AFA"/>
    <w:rsid w:val="001E1BD3"/>
    <w:rsid w:val="001E1C7F"/>
    <w:rsid w:val="001E288B"/>
    <w:rsid w:val="001E30F6"/>
    <w:rsid w:val="001E3356"/>
    <w:rsid w:val="001E3658"/>
    <w:rsid w:val="001E50D0"/>
    <w:rsid w:val="001E51B0"/>
    <w:rsid w:val="001E5FAB"/>
    <w:rsid w:val="001E73AD"/>
    <w:rsid w:val="001F08EE"/>
    <w:rsid w:val="001F0FE7"/>
    <w:rsid w:val="001F111D"/>
    <w:rsid w:val="001F439B"/>
    <w:rsid w:val="001F7B32"/>
    <w:rsid w:val="00200D71"/>
    <w:rsid w:val="002017DD"/>
    <w:rsid w:val="0020394B"/>
    <w:rsid w:val="00203D94"/>
    <w:rsid w:val="002040A8"/>
    <w:rsid w:val="00204243"/>
    <w:rsid w:val="002043EE"/>
    <w:rsid w:val="0020508A"/>
    <w:rsid w:val="002071AF"/>
    <w:rsid w:val="002073D2"/>
    <w:rsid w:val="00207955"/>
    <w:rsid w:val="00210190"/>
    <w:rsid w:val="002113DE"/>
    <w:rsid w:val="0021182A"/>
    <w:rsid w:val="00211E1A"/>
    <w:rsid w:val="002131B5"/>
    <w:rsid w:val="00214541"/>
    <w:rsid w:val="00214598"/>
    <w:rsid w:val="00214D8E"/>
    <w:rsid w:val="00215526"/>
    <w:rsid w:val="00216564"/>
    <w:rsid w:val="00216C5F"/>
    <w:rsid w:val="00216E5E"/>
    <w:rsid w:val="00217EE5"/>
    <w:rsid w:val="002207EF"/>
    <w:rsid w:val="00221BD1"/>
    <w:rsid w:val="002235E9"/>
    <w:rsid w:val="00223F52"/>
    <w:rsid w:val="00226292"/>
    <w:rsid w:val="00230912"/>
    <w:rsid w:val="0023286E"/>
    <w:rsid w:val="002330D8"/>
    <w:rsid w:val="00233264"/>
    <w:rsid w:val="00233AF3"/>
    <w:rsid w:val="00233B7C"/>
    <w:rsid w:val="00233C61"/>
    <w:rsid w:val="00233CF0"/>
    <w:rsid w:val="00233D61"/>
    <w:rsid w:val="00235F5C"/>
    <w:rsid w:val="00237D86"/>
    <w:rsid w:val="002402D7"/>
    <w:rsid w:val="0024235D"/>
    <w:rsid w:val="00242A9B"/>
    <w:rsid w:val="00242D17"/>
    <w:rsid w:val="002432F5"/>
    <w:rsid w:val="0024470F"/>
    <w:rsid w:val="00245B8A"/>
    <w:rsid w:val="00245E7D"/>
    <w:rsid w:val="00245EF0"/>
    <w:rsid w:val="00247646"/>
    <w:rsid w:val="00247FCD"/>
    <w:rsid w:val="00252B04"/>
    <w:rsid w:val="00252B65"/>
    <w:rsid w:val="00253B95"/>
    <w:rsid w:val="0025584A"/>
    <w:rsid w:val="00255944"/>
    <w:rsid w:val="0025597F"/>
    <w:rsid w:val="00255ADA"/>
    <w:rsid w:val="00255ED0"/>
    <w:rsid w:val="002561DE"/>
    <w:rsid w:val="002562AA"/>
    <w:rsid w:val="00257CBD"/>
    <w:rsid w:val="00257FA3"/>
    <w:rsid w:val="00260AD3"/>
    <w:rsid w:val="00260F0D"/>
    <w:rsid w:val="00261397"/>
    <w:rsid w:val="00262CC2"/>
    <w:rsid w:val="00266DBD"/>
    <w:rsid w:val="002728FA"/>
    <w:rsid w:val="00273680"/>
    <w:rsid w:val="002736AC"/>
    <w:rsid w:val="00274742"/>
    <w:rsid w:val="00274BEA"/>
    <w:rsid w:val="00276BCF"/>
    <w:rsid w:val="00276CC6"/>
    <w:rsid w:val="00277B56"/>
    <w:rsid w:val="00280070"/>
    <w:rsid w:val="002801DD"/>
    <w:rsid w:val="00280D93"/>
    <w:rsid w:val="00280DF4"/>
    <w:rsid w:val="002830C3"/>
    <w:rsid w:val="002834A7"/>
    <w:rsid w:val="00283C03"/>
    <w:rsid w:val="00284AFC"/>
    <w:rsid w:val="00284F68"/>
    <w:rsid w:val="00291B23"/>
    <w:rsid w:val="0029288E"/>
    <w:rsid w:val="00292D0A"/>
    <w:rsid w:val="00294BE6"/>
    <w:rsid w:val="00295416"/>
    <w:rsid w:val="00296C3B"/>
    <w:rsid w:val="002A19F5"/>
    <w:rsid w:val="002A4702"/>
    <w:rsid w:val="002A57F1"/>
    <w:rsid w:val="002A5885"/>
    <w:rsid w:val="002A5A8A"/>
    <w:rsid w:val="002A6E41"/>
    <w:rsid w:val="002A7B69"/>
    <w:rsid w:val="002A7DFA"/>
    <w:rsid w:val="002B0EA5"/>
    <w:rsid w:val="002B1DF7"/>
    <w:rsid w:val="002B3055"/>
    <w:rsid w:val="002B3182"/>
    <w:rsid w:val="002B4922"/>
    <w:rsid w:val="002B5414"/>
    <w:rsid w:val="002B69F3"/>
    <w:rsid w:val="002B6A69"/>
    <w:rsid w:val="002C0789"/>
    <w:rsid w:val="002C22C3"/>
    <w:rsid w:val="002C2CC3"/>
    <w:rsid w:val="002C2D19"/>
    <w:rsid w:val="002C34F2"/>
    <w:rsid w:val="002C37DD"/>
    <w:rsid w:val="002C3BE1"/>
    <w:rsid w:val="002C4D51"/>
    <w:rsid w:val="002C503B"/>
    <w:rsid w:val="002C595F"/>
    <w:rsid w:val="002C5A1E"/>
    <w:rsid w:val="002D006C"/>
    <w:rsid w:val="002D0471"/>
    <w:rsid w:val="002D10FA"/>
    <w:rsid w:val="002D170B"/>
    <w:rsid w:val="002D1BFC"/>
    <w:rsid w:val="002D232B"/>
    <w:rsid w:val="002D29ED"/>
    <w:rsid w:val="002D29FA"/>
    <w:rsid w:val="002D2C9C"/>
    <w:rsid w:val="002D33A2"/>
    <w:rsid w:val="002D3963"/>
    <w:rsid w:val="002D4C55"/>
    <w:rsid w:val="002D5A5A"/>
    <w:rsid w:val="002D5E63"/>
    <w:rsid w:val="002D62D2"/>
    <w:rsid w:val="002D63CD"/>
    <w:rsid w:val="002D73CD"/>
    <w:rsid w:val="002D7592"/>
    <w:rsid w:val="002D75E1"/>
    <w:rsid w:val="002E06EF"/>
    <w:rsid w:val="002E107F"/>
    <w:rsid w:val="002E1321"/>
    <w:rsid w:val="002E341D"/>
    <w:rsid w:val="002E36C4"/>
    <w:rsid w:val="002E4000"/>
    <w:rsid w:val="002E606B"/>
    <w:rsid w:val="002E6DED"/>
    <w:rsid w:val="002E70DC"/>
    <w:rsid w:val="002E710B"/>
    <w:rsid w:val="002E765B"/>
    <w:rsid w:val="002E7D84"/>
    <w:rsid w:val="002F03CA"/>
    <w:rsid w:val="002F17C5"/>
    <w:rsid w:val="002F1B2E"/>
    <w:rsid w:val="002F1D17"/>
    <w:rsid w:val="002F30EE"/>
    <w:rsid w:val="002F361C"/>
    <w:rsid w:val="002F4542"/>
    <w:rsid w:val="002F660C"/>
    <w:rsid w:val="002F677C"/>
    <w:rsid w:val="002F6B61"/>
    <w:rsid w:val="002F7950"/>
    <w:rsid w:val="00300956"/>
    <w:rsid w:val="00301C59"/>
    <w:rsid w:val="0030352B"/>
    <w:rsid w:val="003042C5"/>
    <w:rsid w:val="00305256"/>
    <w:rsid w:val="0030531F"/>
    <w:rsid w:val="00305694"/>
    <w:rsid w:val="003069AE"/>
    <w:rsid w:val="00306CB3"/>
    <w:rsid w:val="00307CB2"/>
    <w:rsid w:val="003103C7"/>
    <w:rsid w:val="003109AF"/>
    <w:rsid w:val="0031284B"/>
    <w:rsid w:val="00312A93"/>
    <w:rsid w:val="00312C37"/>
    <w:rsid w:val="00315058"/>
    <w:rsid w:val="00315085"/>
    <w:rsid w:val="00316388"/>
    <w:rsid w:val="00316C9A"/>
    <w:rsid w:val="00316EA7"/>
    <w:rsid w:val="00317187"/>
    <w:rsid w:val="003171DE"/>
    <w:rsid w:val="0031791D"/>
    <w:rsid w:val="00317D7B"/>
    <w:rsid w:val="0032295C"/>
    <w:rsid w:val="00323667"/>
    <w:rsid w:val="0032499A"/>
    <w:rsid w:val="00325EF3"/>
    <w:rsid w:val="003261EC"/>
    <w:rsid w:val="00327E6D"/>
    <w:rsid w:val="0033011C"/>
    <w:rsid w:val="00330848"/>
    <w:rsid w:val="00332C61"/>
    <w:rsid w:val="003341F7"/>
    <w:rsid w:val="003347C7"/>
    <w:rsid w:val="00334EDB"/>
    <w:rsid w:val="0033549D"/>
    <w:rsid w:val="00335D4F"/>
    <w:rsid w:val="003364BD"/>
    <w:rsid w:val="00336D06"/>
    <w:rsid w:val="00336D0A"/>
    <w:rsid w:val="00336F0C"/>
    <w:rsid w:val="003373B7"/>
    <w:rsid w:val="0033753A"/>
    <w:rsid w:val="00337959"/>
    <w:rsid w:val="00340989"/>
    <w:rsid w:val="00340B7E"/>
    <w:rsid w:val="0034243A"/>
    <w:rsid w:val="00342716"/>
    <w:rsid w:val="00344F18"/>
    <w:rsid w:val="00345352"/>
    <w:rsid w:val="00346E9E"/>
    <w:rsid w:val="00347FEC"/>
    <w:rsid w:val="003509DF"/>
    <w:rsid w:val="00351799"/>
    <w:rsid w:val="00351BB5"/>
    <w:rsid w:val="003541D4"/>
    <w:rsid w:val="0035478E"/>
    <w:rsid w:val="00354A5F"/>
    <w:rsid w:val="0035501C"/>
    <w:rsid w:val="00356D78"/>
    <w:rsid w:val="00356F45"/>
    <w:rsid w:val="003600E6"/>
    <w:rsid w:val="003614AC"/>
    <w:rsid w:val="003638C4"/>
    <w:rsid w:val="00363BAE"/>
    <w:rsid w:val="003649C9"/>
    <w:rsid w:val="00366B74"/>
    <w:rsid w:val="0037150B"/>
    <w:rsid w:val="0037195A"/>
    <w:rsid w:val="0037224D"/>
    <w:rsid w:val="00372FE4"/>
    <w:rsid w:val="003746FF"/>
    <w:rsid w:val="0037475E"/>
    <w:rsid w:val="00374E7D"/>
    <w:rsid w:val="00376086"/>
    <w:rsid w:val="0037786C"/>
    <w:rsid w:val="00377F5A"/>
    <w:rsid w:val="0038019C"/>
    <w:rsid w:val="00380DFE"/>
    <w:rsid w:val="003814A3"/>
    <w:rsid w:val="00381C69"/>
    <w:rsid w:val="00382BCC"/>
    <w:rsid w:val="0038320A"/>
    <w:rsid w:val="00383B82"/>
    <w:rsid w:val="00384036"/>
    <w:rsid w:val="003852E7"/>
    <w:rsid w:val="0038544D"/>
    <w:rsid w:val="00385473"/>
    <w:rsid w:val="00385E7A"/>
    <w:rsid w:val="00390BE9"/>
    <w:rsid w:val="003923BD"/>
    <w:rsid w:val="00392C5A"/>
    <w:rsid w:val="003933E2"/>
    <w:rsid w:val="0039448F"/>
    <w:rsid w:val="00394D63"/>
    <w:rsid w:val="00395567"/>
    <w:rsid w:val="003A1612"/>
    <w:rsid w:val="003A245F"/>
    <w:rsid w:val="003A4D46"/>
    <w:rsid w:val="003A5E45"/>
    <w:rsid w:val="003A710A"/>
    <w:rsid w:val="003A75F3"/>
    <w:rsid w:val="003B03C9"/>
    <w:rsid w:val="003B048E"/>
    <w:rsid w:val="003B07AB"/>
    <w:rsid w:val="003B1480"/>
    <w:rsid w:val="003B2084"/>
    <w:rsid w:val="003B31E0"/>
    <w:rsid w:val="003B3DC2"/>
    <w:rsid w:val="003B5527"/>
    <w:rsid w:val="003B5A44"/>
    <w:rsid w:val="003B5FFE"/>
    <w:rsid w:val="003B6199"/>
    <w:rsid w:val="003B6245"/>
    <w:rsid w:val="003B659E"/>
    <w:rsid w:val="003B6DDD"/>
    <w:rsid w:val="003B7421"/>
    <w:rsid w:val="003B7B62"/>
    <w:rsid w:val="003C0426"/>
    <w:rsid w:val="003C077B"/>
    <w:rsid w:val="003C07D6"/>
    <w:rsid w:val="003C0E98"/>
    <w:rsid w:val="003C275E"/>
    <w:rsid w:val="003C2B72"/>
    <w:rsid w:val="003C4595"/>
    <w:rsid w:val="003C4FDE"/>
    <w:rsid w:val="003C5483"/>
    <w:rsid w:val="003C56A7"/>
    <w:rsid w:val="003C6807"/>
    <w:rsid w:val="003C72A8"/>
    <w:rsid w:val="003C732E"/>
    <w:rsid w:val="003C7FE4"/>
    <w:rsid w:val="003D1DAE"/>
    <w:rsid w:val="003D2AAC"/>
    <w:rsid w:val="003D3119"/>
    <w:rsid w:val="003D320E"/>
    <w:rsid w:val="003D5196"/>
    <w:rsid w:val="003D5440"/>
    <w:rsid w:val="003D5998"/>
    <w:rsid w:val="003D78D8"/>
    <w:rsid w:val="003D7E64"/>
    <w:rsid w:val="003E1B5B"/>
    <w:rsid w:val="003E298F"/>
    <w:rsid w:val="003E2CAA"/>
    <w:rsid w:val="003E3D3B"/>
    <w:rsid w:val="003E4B80"/>
    <w:rsid w:val="003E58DF"/>
    <w:rsid w:val="003E6A30"/>
    <w:rsid w:val="003E6A50"/>
    <w:rsid w:val="003E7BD6"/>
    <w:rsid w:val="003F0371"/>
    <w:rsid w:val="003F1E5B"/>
    <w:rsid w:val="003F2F73"/>
    <w:rsid w:val="003F40DA"/>
    <w:rsid w:val="003F5A1C"/>
    <w:rsid w:val="003F64D4"/>
    <w:rsid w:val="003F687D"/>
    <w:rsid w:val="00400342"/>
    <w:rsid w:val="004012E9"/>
    <w:rsid w:val="00401F67"/>
    <w:rsid w:val="00404011"/>
    <w:rsid w:val="00404C4C"/>
    <w:rsid w:val="00406933"/>
    <w:rsid w:val="00406D3D"/>
    <w:rsid w:val="00407317"/>
    <w:rsid w:val="00407CF9"/>
    <w:rsid w:val="00407EC5"/>
    <w:rsid w:val="0041037F"/>
    <w:rsid w:val="004105F3"/>
    <w:rsid w:val="00410DF3"/>
    <w:rsid w:val="00412108"/>
    <w:rsid w:val="004123EE"/>
    <w:rsid w:val="004139C5"/>
    <w:rsid w:val="0041423F"/>
    <w:rsid w:val="00414F81"/>
    <w:rsid w:val="00415805"/>
    <w:rsid w:val="004166ED"/>
    <w:rsid w:val="00416BB2"/>
    <w:rsid w:val="0041728F"/>
    <w:rsid w:val="0041796B"/>
    <w:rsid w:val="00417CE5"/>
    <w:rsid w:val="00420BF8"/>
    <w:rsid w:val="0042185E"/>
    <w:rsid w:val="0042204A"/>
    <w:rsid w:val="00423B26"/>
    <w:rsid w:val="00424456"/>
    <w:rsid w:val="0042506F"/>
    <w:rsid w:val="004253E5"/>
    <w:rsid w:val="004256EE"/>
    <w:rsid w:val="00425768"/>
    <w:rsid w:val="00426DC3"/>
    <w:rsid w:val="00430A26"/>
    <w:rsid w:val="00431C01"/>
    <w:rsid w:val="00432E63"/>
    <w:rsid w:val="00433302"/>
    <w:rsid w:val="00434528"/>
    <w:rsid w:val="004348C5"/>
    <w:rsid w:val="00434C8F"/>
    <w:rsid w:val="0043542D"/>
    <w:rsid w:val="00436591"/>
    <w:rsid w:val="00436A0F"/>
    <w:rsid w:val="00437150"/>
    <w:rsid w:val="004371EF"/>
    <w:rsid w:val="0043750A"/>
    <w:rsid w:val="00437AD7"/>
    <w:rsid w:val="00437FDF"/>
    <w:rsid w:val="00440FEA"/>
    <w:rsid w:val="00447577"/>
    <w:rsid w:val="00447A57"/>
    <w:rsid w:val="004500A8"/>
    <w:rsid w:val="0045075C"/>
    <w:rsid w:val="004519E5"/>
    <w:rsid w:val="00452D5B"/>
    <w:rsid w:val="00452DFF"/>
    <w:rsid w:val="00453385"/>
    <w:rsid w:val="004539B0"/>
    <w:rsid w:val="00454089"/>
    <w:rsid w:val="004541F2"/>
    <w:rsid w:val="00454845"/>
    <w:rsid w:val="00454D5F"/>
    <w:rsid w:val="00456053"/>
    <w:rsid w:val="004562BF"/>
    <w:rsid w:val="0045664F"/>
    <w:rsid w:val="004575F8"/>
    <w:rsid w:val="00457A83"/>
    <w:rsid w:val="00457CCA"/>
    <w:rsid w:val="004615F2"/>
    <w:rsid w:val="004617B9"/>
    <w:rsid w:val="0046198E"/>
    <w:rsid w:val="004655D9"/>
    <w:rsid w:val="00465F2B"/>
    <w:rsid w:val="0046620B"/>
    <w:rsid w:val="00467A0B"/>
    <w:rsid w:val="00470039"/>
    <w:rsid w:val="004702B1"/>
    <w:rsid w:val="00470F3B"/>
    <w:rsid w:val="00471B2B"/>
    <w:rsid w:val="004729E6"/>
    <w:rsid w:val="00472CB1"/>
    <w:rsid w:val="00472D8E"/>
    <w:rsid w:val="004732E9"/>
    <w:rsid w:val="00473925"/>
    <w:rsid w:val="004742B2"/>
    <w:rsid w:val="004775F5"/>
    <w:rsid w:val="00480291"/>
    <w:rsid w:val="00481173"/>
    <w:rsid w:val="004825E5"/>
    <w:rsid w:val="004846DC"/>
    <w:rsid w:val="00484C1B"/>
    <w:rsid w:val="00485228"/>
    <w:rsid w:val="004854BB"/>
    <w:rsid w:val="004854DD"/>
    <w:rsid w:val="00485952"/>
    <w:rsid w:val="00485E7B"/>
    <w:rsid w:val="0048631B"/>
    <w:rsid w:val="00486698"/>
    <w:rsid w:val="00487E98"/>
    <w:rsid w:val="00490255"/>
    <w:rsid w:val="004903A1"/>
    <w:rsid w:val="004904A8"/>
    <w:rsid w:val="00490AC8"/>
    <w:rsid w:val="004912BF"/>
    <w:rsid w:val="004917E3"/>
    <w:rsid w:val="00491F89"/>
    <w:rsid w:val="00492C18"/>
    <w:rsid w:val="00492EA1"/>
    <w:rsid w:val="00493364"/>
    <w:rsid w:val="00494493"/>
    <w:rsid w:val="00494518"/>
    <w:rsid w:val="00494747"/>
    <w:rsid w:val="00494AD0"/>
    <w:rsid w:val="00496606"/>
    <w:rsid w:val="00496B94"/>
    <w:rsid w:val="00497454"/>
    <w:rsid w:val="004A01A9"/>
    <w:rsid w:val="004A150A"/>
    <w:rsid w:val="004A1699"/>
    <w:rsid w:val="004A16B4"/>
    <w:rsid w:val="004A197C"/>
    <w:rsid w:val="004A1E7A"/>
    <w:rsid w:val="004A2644"/>
    <w:rsid w:val="004A2795"/>
    <w:rsid w:val="004A2C28"/>
    <w:rsid w:val="004A2DB1"/>
    <w:rsid w:val="004A3125"/>
    <w:rsid w:val="004A357D"/>
    <w:rsid w:val="004A41D0"/>
    <w:rsid w:val="004A47EA"/>
    <w:rsid w:val="004A4A0D"/>
    <w:rsid w:val="004A4DB3"/>
    <w:rsid w:val="004A4F0A"/>
    <w:rsid w:val="004A5B03"/>
    <w:rsid w:val="004A5E44"/>
    <w:rsid w:val="004A7432"/>
    <w:rsid w:val="004A7931"/>
    <w:rsid w:val="004B0337"/>
    <w:rsid w:val="004B283D"/>
    <w:rsid w:val="004B3A30"/>
    <w:rsid w:val="004B3E7C"/>
    <w:rsid w:val="004B4ECE"/>
    <w:rsid w:val="004B4F75"/>
    <w:rsid w:val="004B7759"/>
    <w:rsid w:val="004C0047"/>
    <w:rsid w:val="004C2D16"/>
    <w:rsid w:val="004C32D2"/>
    <w:rsid w:val="004C6AA8"/>
    <w:rsid w:val="004D059F"/>
    <w:rsid w:val="004D243A"/>
    <w:rsid w:val="004D447E"/>
    <w:rsid w:val="004D4573"/>
    <w:rsid w:val="004D48E1"/>
    <w:rsid w:val="004D4B89"/>
    <w:rsid w:val="004D6B30"/>
    <w:rsid w:val="004D6E5D"/>
    <w:rsid w:val="004D6E81"/>
    <w:rsid w:val="004D709E"/>
    <w:rsid w:val="004D73EB"/>
    <w:rsid w:val="004D7B26"/>
    <w:rsid w:val="004E1295"/>
    <w:rsid w:val="004E1B78"/>
    <w:rsid w:val="004E29B9"/>
    <w:rsid w:val="004E3018"/>
    <w:rsid w:val="004E3849"/>
    <w:rsid w:val="004E39B5"/>
    <w:rsid w:val="004E4AF5"/>
    <w:rsid w:val="004E55A4"/>
    <w:rsid w:val="004E5E66"/>
    <w:rsid w:val="004E632C"/>
    <w:rsid w:val="004E6A57"/>
    <w:rsid w:val="004E7573"/>
    <w:rsid w:val="004E75AF"/>
    <w:rsid w:val="004E7ADB"/>
    <w:rsid w:val="004F00A9"/>
    <w:rsid w:val="004F0A49"/>
    <w:rsid w:val="004F0F4E"/>
    <w:rsid w:val="004F1BB3"/>
    <w:rsid w:val="004F1C73"/>
    <w:rsid w:val="004F2A3F"/>
    <w:rsid w:val="004F3C53"/>
    <w:rsid w:val="004F63AE"/>
    <w:rsid w:val="00500A32"/>
    <w:rsid w:val="00500BFB"/>
    <w:rsid w:val="00501522"/>
    <w:rsid w:val="00501A42"/>
    <w:rsid w:val="00503B4D"/>
    <w:rsid w:val="00504017"/>
    <w:rsid w:val="00504EE9"/>
    <w:rsid w:val="00506055"/>
    <w:rsid w:val="0050682B"/>
    <w:rsid w:val="00506E29"/>
    <w:rsid w:val="005079FB"/>
    <w:rsid w:val="00510295"/>
    <w:rsid w:val="0051066D"/>
    <w:rsid w:val="00512394"/>
    <w:rsid w:val="00512FB6"/>
    <w:rsid w:val="00513B3A"/>
    <w:rsid w:val="00514666"/>
    <w:rsid w:val="00514752"/>
    <w:rsid w:val="0051693E"/>
    <w:rsid w:val="005200FD"/>
    <w:rsid w:val="00521576"/>
    <w:rsid w:val="00522A00"/>
    <w:rsid w:val="005250E6"/>
    <w:rsid w:val="0052567F"/>
    <w:rsid w:val="00526D96"/>
    <w:rsid w:val="0052771E"/>
    <w:rsid w:val="005277A0"/>
    <w:rsid w:val="005278CC"/>
    <w:rsid w:val="00527D12"/>
    <w:rsid w:val="0053069D"/>
    <w:rsid w:val="00530B56"/>
    <w:rsid w:val="00532210"/>
    <w:rsid w:val="005329B1"/>
    <w:rsid w:val="0053766B"/>
    <w:rsid w:val="00537873"/>
    <w:rsid w:val="005401D6"/>
    <w:rsid w:val="00540405"/>
    <w:rsid w:val="00540B3B"/>
    <w:rsid w:val="00540EC2"/>
    <w:rsid w:val="0054107B"/>
    <w:rsid w:val="00541300"/>
    <w:rsid w:val="00542237"/>
    <w:rsid w:val="00542D14"/>
    <w:rsid w:val="00542D23"/>
    <w:rsid w:val="00542DA7"/>
    <w:rsid w:val="005430A5"/>
    <w:rsid w:val="00543B7A"/>
    <w:rsid w:val="0054442C"/>
    <w:rsid w:val="005461EF"/>
    <w:rsid w:val="00550253"/>
    <w:rsid w:val="00550285"/>
    <w:rsid w:val="00550A80"/>
    <w:rsid w:val="00550C86"/>
    <w:rsid w:val="00552BA1"/>
    <w:rsid w:val="00553DF8"/>
    <w:rsid w:val="00554B31"/>
    <w:rsid w:val="00554F62"/>
    <w:rsid w:val="005551AD"/>
    <w:rsid w:val="00555712"/>
    <w:rsid w:val="00555D49"/>
    <w:rsid w:val="00555F82"/>
    <w:rsid w:val="005577D6"/>
    <w:rsid w:val="005619A7"/>
    <w:rsid w:val="00562492"/>
    <w:rsid w:val="0056361E"/>
    <w:rsid w:val="0056414D"/>
    <w:rsid w:val="0056531C"/>
    <w:rsid w:val="00565424"/>
    <w:rsid w:val="00565B0C"/>
    <w:rsid w:val="00566127"/>
    <w:rsid w:val="00566334"/>
    <w:rsid w:val="00566DB5"/>
    <w:rsid w:val="00567C6D"/>
    <w:rsid w:val="005707B0"/>
    <w:rsid w:val="00572A20"/>
    <w:rsid w:val="00575206"/>
    <w:rsid w:val="00575219"/>
    <w:rsid w:val="00575727"/>
    <w:rsid w:val="00576159"/>
    <w:rsid w:val="005762A6"/>
    <w:rsid w:val="0058042F"/>
    <w:rsid w:val="00580FA9"/>
    <w:rsid w:val="005829DC"/>
    <w:rsid w:val="005836F8"/>
    <w:rsid w:val="00583873"/>
    <w:rsid w:val="0058518E"/>
    <w:rsid w:val="00585B4A"/>
    <w:rsid w:val="00585D7A"/>
    <w:rsid w:val="0058682F"/>
    <w:rsid w:val="00587D34"/>
    <w:rsid w:val="005918FA"/>
    <w:rsid w:val="00592167"/>
    <w:rsid w:val="0059231F"/>
    <w:rsid w:val="00592410"/>
    <w:rsid w:val="00592A86"/>
    <w:rsid w:val="00595228"/>
    <w:rsid w:val="005955D7"/>
    <w:rsid w:val="00595AC7"/>
    <w:rsid w:val="005961B4"/>
    <w:rsid w:val="00596517"/>
    <w:rsid w:val="0059653B"/>
    <w:rsid w:val="005965CB"/>
    <w:rsid w:val="0059676E"/>
    <w:rsid w:val="00596810"/>
    <w:rsid w:val="00597726"/>
    <w:rsid w:val="005A003A"/>
    <w:rsid w:val="005A1A1F"/>
    <w:rsid w:val="005A3CE1"/>
    <w:rsid w:val="005A4E95"/>
    <w:rsid w:val="005A5AC2"/>
    <w:rsid w:val="005A6B3E"/>
    <w:rsid w:val="005B0859"/>
    <w:rsid w:val="005B14F3"/>
    <w:rsid w:val="005B1E38"/>
    <w:rsid w:val="005B3029"/>
    <w:rsid w:val="005B4801"/>
    <w:rsid w:val="005B4944"/>
    <w:rsid w:val="005B4A03"/>
    <w:rsid w:val="005B5702"/>
    <w:rsid w:val="005B593D"/>
    <w:rsid w:val="005B6110"/>
    <w:rsid w:val="005B6511"/>
    <w:rsid w:val="005B78BE"/>
    <w:rsid w:val="005C1CE0"/>
    <w:rsid w:val="005C230E"/>
    <w:rsid w:val="005C23A4"/>
    <w:rsid w:val="005C2BEA"/>
    <w:rsid w:val="005C3FA7"/>
    <w:rsid w:val="005C4C76"/>
    <w:rsid w:val="005C5B67"/>
    <w:rsid w:val="005C6635"/>
    <w:rsid w:val="005C7134"/>
    <w:rsid w:val="005D041D"/>
    <w:rsid w:val="005D053A"/>
    <w:rsid w:val="005D063F"/>
    <w:rsid w:val="005D08D6"/>
    <w:rsid w:val="005D0C24"/>
    <w:rsid w:val="005D0CC3"/>
    <w:rsid w:val="005D1481"/>
    <w:rsid w:val="005D163B"/>
    <w:rsid w:val="005D1CDF"/>
    <w:rsid w:val="005D26E3"/>
    <w:rsid w:val="005D296A"/>
    <w:rsid w:val="005D2BB7"/>
    <w:rsid w:val="005D49FB"/>
    <w:rsid w:val="005D5D3A"/>
    <w:rsid w:val="005D6FFE"/>
    <w:rsid w:val="005D79F7"/>
    <w:rsid w:val="005E3595"/>
    <w:rsid w:val="005E44A7"/>
    <w:rsid w:val="005E46D6"/>
    <w:rsid w:val="005E548B"/>
    <w:rsid w:val="005E5E28"/>
    <w:rsid w:val="005E61A8"/>
    <w:rsid w:val="005E7FB2"/>
    <w:rsid w:val="005F0202"/>
    <w:rsid w:val="005F0C33"/>
    <w:rsid w:val="005F2F97"/>
    <w:rsid w:val="005F390C"/>
    <w:rsid w:val="005F5247"/>
    <w:rsid w:val="005F6419"/>
    <w:rsid w:val="005F6DB6"/>
    <w:rsid w:val="005F7C8F"/>
    <w:rsid w:val="00600213"/>
    <w:rsid w:val="0060271D"/>
    <w:rsid w:val="00602EB3"/>
    <w:rsid w:val="006038A1"/>
    <w:rsid w:val="00604464"/>
    <w:rsid w:val="00604E9C"/>
    <w:rsid w:val="0060543D"/>
    <w:rsid w:val="00605EF3"/>
    <w:rsid w:val="00606D94"/>
    <w:rsid w:val="0060724F"/>
    <w:rsid w:val="006104DD"/>
    <w:rsid w:val="00611120"/>
    <w:rsid w:val="00611ADD"/>
    <w:rsid w:val="0061262B"/>
    <w:rsid w:val="006130B5"/>
    <w:rsid w:val="0061320A"/>
    <w:rsid w:val="00613D11"/>
    <w:rsid w:val="00613D51"/>
    <w:rsid w:val="00614C60"/>
    <w:rsid w:val="00615DA4"/>
    <w:rsid w:val="00617246"/>
    <w:rsid w:val="006173C1"/>
    <w:rsid w:val="00617400"/>
    <w:rsid w:val="00617B3C"/>
    <w:rsid w:val="00621AF0"/>
    <w:rsid w:val="00621E1E"/>
    <w:rsid w:val="00622669"/>
    <w:rsid w:val="00622CA2"/>
    <w:rsid w:val="00622F35"/>
    <w:rsid w:val="006245DF"/>
    <w:rsid w:val="00625694"/>
    <w:rsid w:val="00625C4F"/>
    <w:rsid w:val="0062631E"/>
    <w:rsid w:val="006273EB"/>
    <w:rsid w:val="00627685"/>
    <w:rsid w:val="0062771C"/>
    <w:rsid w:val="006308B4"/>
    <w:rsid w:val="00631631"/>
    <w:rsid w:val="00631670"/>
    <w:rsid w:val="00632CBB"/>
    <w:rsid w:val="00632D29"/>
    <w:rsid w:val="006343DC"/>
    <w:rsid w:val="00634E55"/>
    <w:rsid w:val="00636C59"/>
    <w:rsid w:val="00640890"/>
    <w:rsid w:val="00641884"/>
    <w:rsid w:val="00642E6B"/>
    <w:rsid w:val="00643B38"/>
    <w:rsid w:val="006442BA"/>
    <w:rsid w:val="0064579A"/>
    <w:rsid w:val="006458B8"/>
    <w:rsid w:val="00646667"/>
    <w:rsid w:val="006466A7"/>
    <w:rsid w:val="00652DB1"/>
    <w:rsid w:val="00652E79"/>
    <w:rsid w:val="00654E9A"/>
    <w:rsid w:val="00654F21"/>
    <w:rsid w:val="0065532E"/>
    <w:rsid w:val="00655F38"/>
    <w:rsid w:val="00656115"/>
    <w:rsid w:val="0065785A"/>
    <w:rsid w:val="00660A85"/>
    <w:rsid w:val="00661E37"/>
    <w:rsid w:val="006632FB"/>
    <w:rsid w:val="00664357"/>
    <w:rsid w:val="0066463A"/>
    <w:rsid w:val="00664950"/>
    <w:rsid w:val="006654D1"/>
    <w:rsid w:val="006665D6"/>
    <w:rsid w:val="0066791B"/>
    <w:rsid w:val="0067106E"/>
    <w:rsid w:val="00671324"/>
    <w:rsid w:val="00671710"/>
    <w:rsid w:val="006717C8"/>
    <w:rsid w:val="00671FE5"/>
    <w:rsid w:val="00672414"/>
    <w:rsid w:val="00672C55"/>
    <w:rsid w:val="00673B5C"/>
    <w:rsid w:val="00676D33"/>
    <w:rsid w:val="00677110"/>
    <w:rsid w:val="00680433"/>
    <w:rsid w:val="006823AA"/>
    <w:rsid w:val="00682416"/>
    <w:rsid w:val="0068246C"/>
    <w:rsid w:val="00682883"/>
    <w:rsid w:val="00682CA7"/>
    <w:rsid w:val="00683038"/>
    <w:rsid w:val="00683220"/>
    <w:rsid w:val="00683CE3"/>
    <w:rsid w:val="006847C5"/>
    <w:rsid w:val="00684E9C"/>
    <w:rsid w:val="0068539F"/>
    <w:rsid w:val="006853D2"/>
    <w:rsid w:val="00685B3A"/>
    <w:rsid w:val="00686456"/>
    <w:rsid w:val="00687FA0"/>
    <w:rsid w:val="006906E4"/>
    <w:rsid w:val="00690804"/>
    <w:rsid w:val="006939DD"/>
    <w:rsid w:val="00693AC1"/>
    <w:rsid w:val="0069484A"/>
    <w:rsid w:val="00696499"/>
    <w:rsid w:val="006970B2"/>
    <w:rsid w:val="006A0C7F"/>
    <w:rsid w:val="006A24E2"/>
    <w:rsid w:val="006A2D52"/>
    <w:rsid w:val="006A3C11"/>
    <w:rsid w:val="006A41F4"/>
    <w:rsid w:val="006A4A43"/>
    <w:rsid w:val="006A6FA8"/>
    <w:rsid w:val="006B00FD"/>
    <w:rsid w:val="006B01B6"/>
    <w:rsid w:val="006B0D6B"/>
    <w:rsid w:val="006B24B4"/>
    <w:rsid w:val="006B3BAD"/>
    <w:rsid w:val="006B4592"/>
    <w:rsid w:val="006B4EF5"/>
    <w:rsid w:val="006B6969"/>
    <w:rsid w:val="006B7010"/>
    <w:rsid w:val="006B74E0"/>
    <w:rsid w:val="006C0318"/>
    <w:rsid w:val="006C08AC"/>
    <w:rsid w:val="006C134E"/>
    <w:rsid w:val="006C1977"/>
    <w:rsid w:val="006C2B96"/>
    <w:rsid w:val="006C3095"/>
    <w:rsid w:val="006C30CE"/>
    <w:rsid w:val="006C3D39"/>
    <w:rsid w:val="006C46CF"/>
    <w:rsid w:val="006C62D8"/>
    <w:rsid w:val="006C704D"/>
    <w:rsid w:val="006C706F"/>
    <w:rsid w:val="006C7158"/>
    <w:rsid w:val="006D1CF5"/>
    <w:rsid w:val="006D28E3"/>
    <w:rsid w:val="006D383F"/>
    <w:rsid w:val="006D3D54"/>
    <w:rsid w:val="006D408E"/>
    <w:rsid w:val="006D6547"/>
    <w:rsid w:val="006D6E13"/>
    <w:rsid w:val="006D738E"/>
    <w:rsid w:val="006D7C96"/>
    <w:rsid w:val="006D7F79"/>
    <w:rsid w:val="006E0485"/>
    <w:rsid w:val="006E067D"/>
    <w:rsid w:val="006E0E03"/>
    <w:rsid w:val="006E1151"/>
    <w:rsid w:val="006E174C"/>
    <w:rsid w:val="006E28A5"/>
    <w:rsid w:val="006E348D"/>
    <w:rsid w:val="006E34D5"/>
    <w:rsid w:val="006E3AC9"/>
    <w:rsid w:val="006E4B30"/>
    <w:rsid w:val="006E4C02"/>
    <w:rsid w:val="006E533C"/>
    <w:rsid w:val="006E5E3D"/>
    <w:rsid w:val="006E60DA"/>
    <w:rsid w:val="006E6311"/>
    <w:rsid w:val="006E64CB"/>
    <w:rsid w:val="006E66F9"/>
    <w:rsid w:val="006E78EA"/>
    <w:rsid w:val="006F05D8"/>
    <w:rsid w:val="006F2F4F"/>
    <w:rsid w:val="006F54A2"/>
    <w:rsid w:val="006F6A35"/>
    <w:rsid w:val="006F7180"/>
    <w:rsid w:val="006F772F"/>
    <w:rsid w:val="006F79F6"/>
    <w:rsid w:val="00701E1A"/>
    <w:rsid w:val="00702B69"/>
    <w:rsid w:val="007031F0"/>
    <w:rsid w:val="007032F5"/>
    <w:rsid w:val="00704190"/>
    <w:rsid w:val="00704FAA"/>
    <w:rsid w:val="0070505D"/>
    <w:rsid w:val="007069DA"/>
    <w:rsid w:val="0070723A"/>
    <w:rsid w:val="00710CAA"/>
    <w:rsid w:val="00711732"/>
    <w:rsid w:val="00711FC8"/>
    <w:rsid w:val="007139B6"/>
    <w:rsid w:val="00714295"/>
    <w:rsid w:val="007145FF"/>
    <w:rsid w:val="0071541E"/>
    <w:rsid w:val="0071558A"/>
    <w:rsid w:val="00715B2A"/>
    <w:rsid w:val="007165D2"/>
    <w:rsid w:val="00716D49"/>
    <w:rsid w:val="007214EA"/>
    <w:rsid w:val="007217E8"/>
    <w:rsid w:val="00721E1F"/>
    <w:rsid w:val="007223D2"/>
    <w:rsid w:val="00722AFC"/>
    <w:rsid w:val="00723F71"/>
    <w:rsid w:val="0072434B"/>
    <w:rsid w:val="0072479C"/>
    <w:rsid w:val="007254FC"/>
    <w:rsid w:val="0072618B"/>
    <w:rsid w:val="00726DFE"/>
    <w:rsid w:val="0072756D"/>
    <w:rsid w:val="00730060"/>
    <w:rsid w:val="007301A6"/>
    <w:rsid w:val="007319FC"/>
    <w:rsid w:val="00733254"/>
    <w:rsid w:val="00733C50"/>
    <w:rsid w:val="007365DA"/>
    <w:rsid w:val="007368F2"/>
    <w:rsid w:val="007369CA"/>
    <w:rsid w:val="007414B2"/>
    <w:rsid w:val="00741AED"/>
    <w:rsid w:val="0074275D"/>
    <w:rsid w:val="00743664"/>
    <w:rsid w:val="007450F1"/>
    <w:rsid w:val="00746978"/>
    <w:rsid w:val="00746D51"/>
    <w:rsid w:val="00746F42"/>
    <w:rsid w:val="00751515"/>
    <w:rsid w:val="00752CB9"/>
    <w:rsid w:val="007539E2"/>
    <w:rsid w:val="00753E8E"/>
    <w:rsid w:val="00754C24"/>
    <w:rsid w:val="00755070"/>
    <w:rsid w:val="00755865"/>
    <w:rsid w:val="00755DB0"/>
    <w:rsid w:val="00756BD9"/>
    <w:rsid w:val="00757A4D"/>
    <w:rsid w:val="00757AE7"/>
    <w:rsid w:val="00761B9B"/>
    <w:rsid w:val="00761D23"/>
    <w:rsid w:val="007626B7"/>
    <w:rsid w:val="00762CA7"/>
    <w:rsid w:val="00762E0A"/>
    <w:rsid w:val="007637BB"/>
    <w:rsid w:val="00763E89"/>
    <w:rsid w:val="00765C70"/>
    <w:rsid w:val="00766054"/>
    <w:rsid w:val="0076619C"/>
    <w:rsid w:val="0076650D"/>
    <w:rsid w:val="00771318"/>
    <w:rsid w:val="007718E0"/>
    <w:rsid w:val="00771D47"/>
    <w:rsid w:val="0077230F"/>
    <w:rsid w:val="00773464"/>
    <w:rsid w:val="007744D3"/>
    <w:rsid w:val="00774A1C"/>
    <w:rsid w:val="00775A29"/>
    <w:rsid w:val="0077685F"/>
    <w:rsid w:val="0077727A"/>
    <w:rsid w:val="007777BF"/>
    <w:rsid w:val="00780660"/>
    <w:rsid w:val="00781FFA"/>
    <w:rsid w:val="0078212B"/>
    <w:rsid w:val="00782171"/>
    <w:rsid w:val="007831E2"/>
    <w:rsid w:val="00784542"/>
    <w:rsid w:val="00784DF6"/>
    <w:rsid w:val="00785232"/>
    <w:rsid w:val="00785AAD"/>
    <w:rsid w:val="00786994"/>
    <w:rsid w:val="00790BFF"/>
    <w:rsid w:val="00790EE2"/>
    <w:rsid w:val="007917F9"/>
    <w:rsid w:val="0079463D"/>
    <w:rsid w:val="00795020"/>
    <w:rsid w:val="007A015E"/>
    <w:rsid w:val="007A07BF"/>
    <w:rsid w:val="007A2CA2"/>
    <w:rsid w:val="007A37EA"/>
    <w:rsid w:val="007A390C"/>
    <w:rsid w:val="007A3E8B"/>
    <w:rsid w:val="007A47AA"/>
    <w:rsid w:val="007A4C5B"/>
    <w:rsid w:val="007A4D4E"/>
    <w:rsid w:val="007A53EF"/>
    <w:rsid w:val="007A7075"/>
    <w:rsid w:val="007A73A1"/>
    <w:rsid w:val="007A7465"/>
    <w:rsid w:val="007B0779"/>
    <w:rsid w:val="007B186C"/>
    <w:rsid w:val="007B1F61"/>
    <w:rsid w:val="007B2351"/>
    <w:rsid w:val="007B286D"/>
    <w:rsid w:val="007B28D2"/>
    <w:rsid w:val="007B495C"/>
    <w:rsid w:val="007B6FA2"/>
    <w:rsid w:val="007B7BDC"/>
    <w:rsid w:val="007C0E0C"/>
    <w:rsid w:val="007C1696"/>
    <w:rsid w:val="007C224E"/>
    <w:rsid w:val="007C3B90"/>
    <w:rsid w:val="007C3ED0"/>
    <w:rsid w:val="007C3FBC"/>
    <w:rsid w:val="007C40CC"/>
    <w:rsid w:val="007C4F5A"/>
    <w:rsid w:val="007C528C"/>
    <w:rsid w:val="007C5971"/>
    <w:rsid w:val="007C7862"/>
    <w:rsid w:val="007C7A81"/>
    <w:rsid w:val="007D0141"/>
    <w:rsid w:val="007D089F"/>
    <w:rsid w:val="007D1C71"/>
    <w:rsid w:val="007D29C8"/>
    <w:rsid w:val="007D33D4"/>
    <w:rsid w:val="007D3591"/>
    <w:rsid w:val="007D3A32"/>
    <w:rsid w:val="007D3B5A"/>
    <w:rsid w:val="007D3B7C"/>
    <w:rsid w:val="007D5164"/>
    <w:rsid w:val="007D5CEA"/>
    <w:rsid w:val="007D6213"/>
    <w:rsid w:val="007D62C3"/>
    <w:rsid w:val="007E1027"/>
    <w:rsid w:val="007E2FCA"/>
    <w:rsid w:val="007E3818"/>
    <w:rsid w:val="007E3C8C"/>
    <w:rsid w:val="007E42DC"/>
    <w:rsid w:val="007E4C18"/>
    <w:rsid w:val="007E6C15"/>
    <w:rsid w:val="007E6E32"/>
    <w:rsid w:val="007E7049"/>
    <w:rsid w:val="007E7E35"/>
    <w:rsid w:val="007E7FDD"/>
    <w:rsid w:val="007F2048"/>
    <w:rsid w:val="007F508D"/>
    <w:rsid w:val="007F54B9"/>
    <w:rsid w:val="007F7697"/>
    <w:rsid w:val="007F7D44"/>
    <w:rsid w:val="008003A3"/>
    <w:rsid w:val="008005AC"/>
    <w:rsid w:val="0080104F"/>
    <w:rsid w:val="008020EE"/>
    <w:rsid w:val="00802436"/>
    <w:rsid w:val="0080304E"/>
    <w:rsid w:val="00804DB9"/>
    <w:rsid w:val="00805681"/>
    <w:rsid w:val="00805746"/>
    <w:rsid w:val="008063D9"/>
    <w:rsid w:val="00806A76"/>
    <w:rsid w:val="00807CB8"/>
    <w:rsid w:val="00807E44"/>
    <w:rsid w:val="00810CF2"/>
    <w:rsid w:val="00811C9D"/>
    <w:rsid w:val="00811F9A"/>
    <w:rsid w:val="00813136"/>
    <w:rsid w:val="008131F9"/>
    <w:rsid w:val="00813FE3"/>
    <w:rsid w:val="00815098"/>
    <w:rsid w:val="00816C80"/>
    <w:rsid w:val="00816ECE"/>
    <w:rsid w:val="008171AA"/>
    <w:rsid w:val="00817ADC"/>
    <w:rsid w:val="00817FAE"/>
    <w:rsid w:val="0082020B"/>
    <w:rsid w:val="00820428"/>
    <w:rsid w:val="00821F28"/>
    <w:rsid w:val="00822D98"/>
    <w:rsid w:val="00822DAC"/>
    <w:rsid w:val="008235C1"/>
    <w:rsid w:val="00823BE1"/>
    <w:rsid w:val="00824591"/>
    <w:rsid w:val="008249A3"/>
    <w:rsid w:val="00825C76"/>
    <w:rsid w:val="008260A4"/>
    <w:rsid w:val="00826154"/>
    <w:rsid w:val="008264B2"/>
    <w:rsid w:val="00826A8A"/>
    <w:rsid w:val="00827877"/>
    <w:rsid w:val="00827ABB"/>
    <w:rsid w:val="008311A3"/>
    <w:rsid w:val="00831FCB"/>
    <w:rsid w:val="00832593"/>
    <w:rsid w:val="00832D15"/>
    <w:rsid w:val="00834C41"/>
    <w:rsid w:val="00835B6C"/>
    <w:rsid w:val="00835FD1"/>
    <w:rsid w:val="0083615E"/>
    <w:rsid w:val="008364CA"/>
    <w:rsid w:val="00837B6B"/>
    <w:rsid w:val="00837D62"/>
    <w:rsid w:val="00840EBF"/>
    <w:rsid w:val="00841A35"/>
    <w:rsid w:val="00841BCD"/>
    <w:rsid w:val="00841C7B"/>
    <w:rsid w:val="00842DC7"/>
    <w:rsid w:val="00843734"/>
    <w:rsid w:val="008439FE"/>
    <w:rsid w:val="00843E68"/>
    <w:rsid w:val="00845948"/>
    <w:rsid w:val="00845C51"/>
    <w:rsid w:val="0084675B"/>
    <w:rsid w:val="00847264"/>
    <w:rsid w:val="00847376"/>
    <w:rsid w:val="00850800"/>
    <w:rsid w:val="00851245"/>
    <w:rsid w:val="008515EE"/>
    <w:rsid w:val="00851A8E"/>
    <w:rsid w:val="0085365B"/>
    <w:rsid w:val="0085469B"/>
    <w:rsid w:val="00854D8F"/>
    <w:rsid w:val="00855604"/>
    <w:rsid w:val="00855D48"/>
    <w:rsid w:val="00857207"/>
    <w:rsid w:val="00857555"/>
    <w:rsid w:val="00857616"/>
    <w:rsid w:val="0086202E"/>
    <w:rsid w:val="00862AA6"/>
    <w:rsid w:val="0086345E"/>
    <w:rsid w:val="008634C5"/>
    <w:rsid w:val="00863C58"/>
    <w:rsid w:val="00863F20"/>
    <w:rsid w:val="008644C7"/>
    <w:rsid w:val="00865371"/>
    <w:rsid w:val="00865478"/>
    <w:rsid w:val="00867CD3"/>
    <w:rsid w:val="00867D05"/>
    <w:rsid w:val="00867D17"/>
    <w:rsid w:val="008701E3"/>
    <w:rsid w:val="008709DC"/>
    <w:rsid w:val="0087162C"/>
    <w:rsid w:val="008716A8"/>
    <w:rsid w:val="00871B82"/>
    <w:rsid w:val="00872205"/>
    <w:rsid w:val="00873188"/>
    <w:rsid w:val="00873B74"/>
    <w:rsid w:val="00873D00"/>
    <w:rsid w:val="00874180"/>
    <w:rsid w:val="008769D5"/>
    <w:rsid w:val="008778D9"/>
    <w:rsid w:val="008779A3"/>
    <w:rsid w:val="00877BB3"/>
    <w:rsid w:val="008809E6"/>
    <w:rsid w:val="00880E5A"/>
    <w:rsid w:val="00881527"/>
    <w:rsid w:val="008826C1"/>
    <w:rsid w:val="00883137"/>
    <w:rsid w:val="00883613"/>
    <w:rsid w:val="00883B55"/>
    <w:rsid w:val="00883DFD"/>
    <w:rsid w:val="00885B62"/>
    <w:rsid w:val="00885C7E"/>
    <w:rsid w:val="008920C5"/>
    <w:rsid w:val="0089210C"/>
    <w:rsid w:val="00892660"/>
    <w:rsid w:val="008935FB"/>
    <w:rsid w:val="0089436F"/>
    <w:rsid w:val="00894767"/>
    <w:rsid w:val="008949C0"/>
    <w:rsid w:val="0089609C"/>
    <w:rsid w:val="008966D4"/>
    <w:rsid w:val="00897BD6"/>
    <w:rsid w:val="008A015F"/>
    <w:rsid w:val="008A0450"/>
    <w:rsid w:val="008A1BF7"/>
    <w:rsid w:val="008A2482"/>
    <w:rsid w:val="008A2F57"/>
    <w:rsid w:val="008A401E"/>
    <w:rsid w:val="008A5B0E"/>
    <w:rsid w:val="008A5CED"/>
    <w:rsid w:val="008A6085"/>
    <w:rsid w:val="008A6B90"/>
    <w:rsid w:val="008A6C12"/>
    <w:rsid w:val="008B00BC"/>
    <w:rsid w:val="008B0199"/>
    <w:rsid w:val="008B0215"/>
    <w:rsid w:val="008B0961"/>
    <w:rsid w:val="008B0AE4"/>
    <w:rsid w:val="008B0BD8"/>
    <w:rsid w:val="008B18B4"/>
    <w:rsid w:val="008B20AB"/>
    <w:rsid w:val="008B2D64"/>
    <w:rsid w:val="008B3423"/>
    <w:rsid w:val="008B522C"/>
    <w:rsid w:val="008B5973"/>
    <w:rsid w:val="008B59B1"/>
    <w:rsid w:val="008B5AEC"/>
    <w:rsid w:val="008B6278"/>
    <w:rsid w:val="008B714D"/>
    <w:rsid w:val="008B73FB"/>
    <w:rsid w:val="008B7C96"/>
    <w:rsid w:val="008B7F03"/>
    <w:rsid w:val="008C0893"/>
    <w:rsid w:val="008C1465"/>
    <w:rsid w:val="008C1823"/>
    <w:rsid w:val="008C211E"/>
    <w:rsid w:val="008C2D9C"/>
    <w:rsid w:val="008C34F9"/>
    <w:rsid w:val="008C35B5"/>
    <w:rsid w:val="008C392E"/>
    <w:rsid w:val="008C39F7"/>
    <w:rsid w:val="008C3FC1"/>
    <w:rsid w:val="008C4C36"/>
    <w:rsid w:val="008C4D25"/>
    <w:rsid w:val="008C4D91"/>
    <w:rsid w:val="008C5752"/>
    <w:rsid w:val="008D2179"/>
    <w:rsid w:val="008D2474"/>
    <w:rsid w:val="008D2599"/>
    <w:rsid w:val="008D29DE"/>
    <w:rsid w:val="008D3145"/>
    <w:rsid w:val="008D3784"/>
    <w:rsid w:val="008D3AC8"/>
    <w:rsid w:val="008D3BE7"/>
    <w:rsid w:val="008D46DF"/>
    <w:rsid w:val="008D6028"/>
    <w:rsid w:val="008D6859"/>
    <w:rsid w:val="008D68FE"/>
    <w:rsid w:val="008D6A68"/>
    <w:rsid w:val="008D7D3E"/>
    <w:rsid w:val="008E0ED0"/>
    <w:rsid w:val="008E113B"/>
    <w:rsid w:val="008E513C"/>
    <w:rsid w:val="008E57FF"/>
    <w:rsid w:val="008F14B8"/>
    <w:rsid w:val="008F2D7F"/>
    <w:rsid w:val="008F32E0"/>
    <w:rsid w:val="008F47E3"/>
    <w:rsid w:val="008F5759"/>
    <w:rsid w:val="008F642A"/>
    <w:rsid w:val="008F6F48"/>
    <w:rsid w:val="008F71A7"/>
    <w:rsid w:val="008F776D"/>
    <w:rsid w:val="009000CB"/>
    <w:rsid w:val="009000E9"/>
    <w:rsid w:val="0090091A"/>
    <w:rsid w:val="00900BA7"/>
    <w:rsid w:val="00900FCA"/>
    <w:rsid w:val="0090161D"/>
    <w:rsid w:val="00901DE8"/>
    <w:rsid w:val="0090392E"/>
    <w:rsid w:val="009042BD"/>
    <w:rsid w:val="00904878"/>
    <w:rsid w:val="00904ED7"/>
    <w:rsid w:val="00904FE4"/>
    <w:rsid w:val="009056C0"/>
    <w:rsid w:val="009056C8"/>
    <w:rsid w:val="00906752"/>
    <w:rsid w:val="009078AF"/>
    <w:rsid w:val="00910274"/>
    <w:rsid w:val="00910A69"/>
    <w:rsid w:val="0091105D"/>
    <w:rsid w:val="00911A9C"/>
    <w:rsid w:val="00911EB0"/>
    <w:rsid w:val="009137D3"/>
    <w:rsid w:val="00913C0B"/>
    <w:rsid w:val="00915A06"/>
    <w:rsid w:val="00921210"/>
    <w:rsid w:val="00921397"/>
    <w:rsid w:val="00922016"/>
    <w:rsid w:val="00922446"/>
    <w:rsid w:val="00923308"/>
    <w:rsid w:val="00923F27"/>
    <w:rsid w:val="0092422F"/>
    <w:rsid w:val="00924DE5"/>
    <w:rsid w:val="00924F59"/>
    <w:rsid w:val="00925233"/>
    <w:rsid w:val="009255FD"/>
    <w:rsid w:val="00925FFD"/>
    <w:rsid w:val="00926BC5"/>
    <w:rsid w:val="00926EBA"/>
    <w:rsid w:val="00927740"/>
    <w:rsid w:val="00930320"/>
    <w:rsid w:val="00930321"/>
    <w:rsid w:val="009310EF"/>
    <w:rsid w:val="00931827"/>
    <w:rsid w:val="00932B2C"/>
    <w:rsid w:val="009337E6"/>
    <w:rsid w:val="00933AE4"/>
    <w:rsid w:val="009343BF"/>
    <w:rsid w:val="009355CF"/>
    <w:rsid w:val="00936159"/>
    <w:rsid w:val="0093733C"/>
    <w:rsid w:val="00937CE8"/>
    <w:rsid w:val="00937EAE"/>
    <w:rsid w:val="009405D8"/>
    <w:rsid w:val="00941D12"/>
    <w:rsid w:val="00943DA7"/>
    <w:rsid w:val="00943FAF"/>
    <w:rsid w:val="00944BB0"/>
    <w:rsid w:val="00945088"/>
    <w:rsid w:val="00945D12"/>
    <w:rsid w:val="00946064"/>
    <w:rsid w:val="00947509"/>
    <w:rsid w:val="00951345"/>
    <w:rsid w:val="009520AA"/>
    <w:rsid w:val="0095395B"/>
    <w:rsid w:val="00953D5F"/>
    <w:rsid w:val="009541EC"/>
    <w:rsid w:val="00954FD9"/>
    <w:rsid w:val="009574FB"/>
    <w:rsid w:val="00957574"/>
    <w:rsid w:val="0095785C"/>
    <w:rsid w:val="00957DA8"/>
    <w:rsid w:val="00960B67"/>
    <w:rsid w:val="00960E9A"/>
    <w:rsid w:val="00961A2B"/>
    <w:rsid w:val="009627A5"/>
    <w:rsid w:val="009632D0"/>
    <w:rsid w:val="00963328"/>
    <w:rsid w:val="00963878"/>
    <w:rsid w:val="009648FF"/>
    <w:rsid w:val="0096513F"/>
    <w:rsid w:val="00965DF0"/>
    <w:rsid w:val="00966325"/>
    <w:rsid w:val="00970082"/>
    <w:rsid w:val="009704FD"/>
    <w:rsid w:val="009717AF"/>
    <w:rsid w:val="00971F95"/>
    <w:rsid w:val="00972081"/>
    <w:rsid w:val="00972179"/>
    <w:rsid w:val="00973589"/>
    <w:rsid w:val="009754FB"/>
    <w:rsid w:val="0097786F"/>
    <w:rsid w:val="00977E1D"/>
    <w:rsid w:val="009805F8"/>
    <w:rsid w:val="0098104A"/>
    <w:rsid w:val="00981A37"/>
    <w:rsid w:val="009827B3"/>
    <w:rsid w:val="00982CC6"/>
    <w:rsid w:val="00983422"/>
    <w:rsid w:val="00983C3D"/>
    <w:rsid w:val="0098402E"/>
    <w:rsid w:val="009846E8"/>
    <w:rsid w:val="00984E79"/>
    <w:rsid w:val="00984FEA"/>
    <w:rsid w:val="0098672D"/>
    <w:rsid w:val="00990400"/>
    <w:rsid w:val="00990C52"/>
    <w:rsid w:val="0099161B"/>
    <w:rsid w:val="00991DA1"/>
    <w:rsid w:val="00992DB9"/>
    <w:rsid w:val="00992E5A"/>
    <w:rsid w:val="00993684"/>
    <w:rsid w:val="009957D8"/>
    <w:rsid w:val="0099737A"/>
    <w:rsid w:val="00997EFD"/>
    <w:rsid w:val="009A0B7C"/>
    <w:rsid w:val="009A23B7"/>
    <w:rsid w:val="009A243F"/>
    <w:rsid w:val="009A312B"/>
    <w:rsid w:val="009A42F7"/>
    <w:rsid w:val="009A4D7D"/>
    <w:rsid w:val="009A5928"/>
    <w:rsid w:val="009B0573"/>
    <w:rsid w:val="009B123B"/>
    <w:rsid w:val="009B1297"/>
    <w:rsid w:val="009B17DB"/>
    <w:rsid w:val="009B24B4"/>
    <w:rsid w:val="009B296C"/>
    <w:rsid w:val="009B2D03"/>
    <w:rsid w:val="009B2F7F"/>
    <w:rsid w:val="009B41FF"/>
    <w:rsid w:val="009B55F7"/>
    <w:rsid w:val="009B6A16"/>
    <w:rsid w:val="009B73AA"/>
    <w:rsid w:val="009B73DD"/>
    <w:rsid w:val="009B74D2"/>
    <w:rsid w:val="009B7B4B"/>
    <w:rsid w:val="009B7C21"/>
    <w:rsid w:val="009C04AC"/>
    <w:rsid w:val="009C1C9F"/>
    <w:rsid w:val="009C33D9"/>
    <w:rsid w:val="009C3435"/>
    <w:rsid w:val="009C347D"/>
    <w:rsid w:val="009C38FB"/>
    <w:rsid w:val="009C4165"/>
    <w:rsid w:val="009C43A7"/>
    <w:rsid w:val="009C5165"/>
    <w:rsid w:val="009C639B"/>
    <w:rsid w:val="009C6DBF"/>
    <w:rsid w:val="009C7313"/>
    <w:rsid w:val="009C7935"/>
    <w:rsid w:val="009C7DAB"/>
    <w:rsid w:val="009D09FC"/>
    <w:rsid w:val="009D1824"/>
    <w:rsid w:val="009D1EAB"/>
    <w:rsid w:val="009D23D6"/>
    <w:rsid w:val="009D3142"/>
    <w:rsid w:val="009D6031"/>
    <w:rsid w:val="009D6085"/>
    <w:rsid w:val="009D7478"/>
    <w:rsid w:val="009D77EA"/>
    <w:rsid w:val="009E3535"/>
    <w:rsid w:val="009E4148"/>
    <w:rsid w:val="009E549F"/>
    <w:rsid w:val="009E5842"/>
    <w:rsid w:val="009F00CF"/>
    <w:rsid w:val="009F01BF"/>
    <w:rsid w:val="009F099F"/>
    <w:rsid w:val="009F0E0A"/>
    <w:rsid w:val="009F1027"/>
    <w:rsid w:val="009F40F3"/>
    <w:rsid w:val="009F4280"/>
    <w:rsid w:val="009F4439"/>
    <w:rsid w:val="009F4A12"/>
    <w:rsid w:val="009F4B2F"/>
    <w:rsid w:val="009F5379"/>
    <w:rsid w:val="009F58BF"/>
    <w:rsid w:val="009F75F9"/>
    <w:rsid w:val="00A00B83"/>
    <w:rsid w:val="00A01111"/>
    <w:rsid w:val="00A04304"/>
    <w:rsid w:val="00A04992"/>
    <w:rsid w:val="00A04C49"/>
    <w:rsid w:val="00A07676"/>
    <w:rsid w:val="00A07745"/>
    <w:rsid w:val="00A07873"/>
    <w:rsid w:val="00A07978"/>
    <w:rsid w:val="00A10BAB"/>
    <w:rsid w:val="00A11434"/>
    <w:rsid w:val="00A115AE"/>
    <w:rsid w:val="00A120F1"/>
    <w:rsid w:val="00A132AD"/>
    <w:rsid w:val="00A14592"/>
    <w:rsid w:val="00A147AA"/>
    <w:rsid w:val="00A147C7"/>
    <w:rsid w:val="00A14F6D"/>
    <w:rsid w:val="00A156B4"/>
    <w:rsid w:val="00A162F6"/>
    <w:rsid w:val="00A16AEA"/>
    <w:rsid w:val="00A20C64"/>
    <w:rsid w:val="00A2155F"/>
    <w:rsid w:val="00A21D71"/>
    <w:rsid w:val="00A22871"/>
    <w:rsid w:val="00A22B78"/>
    <w:rsid w:val="00A23290"/>
    <w:rsid w:val="00A232CB"/>
    <w:rsid w:val="00A23F8B"/>
    <w:rsid w:val="00A24421"/>
    <w:rsid w:val="00A25AE5"/>
    <w:rsid w:val="00A25CE2"/>
    <w:rsid w:val="00A31CAF"/>
    <w:rsid w:val="00A32F65"/>
    <w:rsid w:val="00A33544"/>
    <w:rsid w:val="00A352FC"/>
    <w:rsid w:val="00A362E2"/>
    <w:rsid w:val="00A362F8"/>
    <w:rsid w:val="00A37002"/>
    <w:rsid w:val="00A3712D"/>
    <w:rsid w:val="00A3762C"/>
    <w:rsid w:val="00A37759"/>
    <w:rsid w:val="00A40D18"/>
    <w:rsid w:val="00A40DA7"/>
    <w:rsid w:val="00A411B3"/>
    <w:rsid w:val="00A41892"/>
    <w:rsid w:val="00A4355E"/>
    <w:rsid w:val="00A4366A"/>
    <w:rsid w:val="00A43D73"/>
    <w:rsid w:val="00A457AF"/>
    <w:rsid w:val="00A459C8"/>
    <w:rsid w:val="00A46F59"/>
    <w:rsid w:val="00A47263"/>
    <w:rsid w:val="00A5079A"/>
    <w:rsid w:val="00A520D9"/>
    <w:rsid w:val="00A5320E"/>
    <w:rsid w:val="00A53511"/>
    <w:rsid w:val="00A54E7E"/>
    <w:rsid w:val="00A558DB"/>
    <w:rsid w:val="00A56115"/>
    <w:rsid w:val="00A56B5D"/>
    <w:rsid w:val="00A56D01"/>
    <w:rsid w:val="00A56FB1"/>
    <w:rsid w:val="00A57114"/>
    <w:rsid w:val="00A571C3"/>
    <w:rsid w:val="00A57CCF"/>
    <w:rsid w:val="00A605FE"/>
    <w:rsid w:val="00A6062C"/>
    <w:rsid w:val="00A61529"/>
    <w:rsid w:val="00A6271C"/>
    <w:rsid w:val="00A62739"/>
    <w:rsid w:val="00A62FCC"/>
    <w:rsid w:val="00A633D7"/>
    <w:rsid w:val="00A6528A"/>
    <w:rsid w:val="00A65537"/>
    <w:rsid w:val="00A66F2F"/>
    <w:rsid w:val="00A674DE"/>
    <w:rsid w:val="00A67563"/>
    <w:rsid w:val="00A7047C"/>
    <w:rsid w:val="00A70BC5"/>
    <w:rsid w:val="00A7113A"/>
    <w:rsid w:val="00A72F51"/>
    <w:rsid w:val="00A73C45"/>
    <w:rsid w:val="00A75789"/>
    <w:rsid w:val="00A777B6"/>
    <w:rsid w:val="00A803B6"/>
    <w:rsid w:val="00A819D0"/>
    <w:rsid w:val="00A82653"/>
    <w:rsid w:val="00A83312"/>
    <w:rsid w:val="00A84199"/>
    <w:rsid w:val="00A84469"/>
    <w:rsid w:val="00A84500"/>
    <w:rsid w:val="00A85D24"/>
    <w:rsid w:val="00A8781C"/>
    <w:rsid w:val="00A879D9"/>
    <w:rsid w:val="00A90DD4"/>
    <w:rsid w:val="00A920FA"/>
    <w:rsid w:val="00A92BCD"/>
    <w:rsid w:val="00A92EA2"/>
    <w:rsid w:val="00A95030"/>
    <w:rsid w:val="00A95E2E"/>
    <w:rsid w:val="00A96796"/>
    <w:rsid w:val="00AA01B1"/>
    <w:rsid w:val="00AA0848"/>
    <w:rsid w:val="00AA1657"/>
    <w:rsid w:val="00AA16D5"/>
    <w:rsid w:val="00AA1B0E"/>
    <w:rsid w:val="00AA223C"/>
    <w:rsid w:val="00AA2B8D"/>
    <w:rsid w:val="00AA319A"/>
    <w:rsid w:val="00AA31F8"/>
    <w:rsid w:val="00AA320A"/>
    <w:rsid w:val="00AA4498"/>
    <w:rsid w:val="00AA47B6"/>
    <w:rsid w:val="00AA4E58"/>
    <w:rsid w:val="00AA67AB"/>
    <w:rsid w:val="00AA6FBA"/>
    <w:rsid w:val="00AA70F5"/>
    <w:rsid w:val="00AB0320"/>
    <w:rsid w:val="00AB3737"/>
    <w:rsid w:val="00AB4C4E"/>
    <w:rsid w:val="00AC01EC"/>
    <w:rsid w:val="00AC0416"/>
    <w:rsid w:val="00AC1604"/>
    <w:rsid w:val="00AC163B"/>
    <w:rsid w:val="00AC2032"/>
    <w:rsid w:val="00AC284F"/>
    <w:rsid w:val="00AC2908"/>
    <w:rsid w:val="00AC336C"/>
    <w:rsid w:val="00AC3915"/>
    <w:rsid w:val="00AC4BE4"/>
    <w:rsid w:val="00AC4D39"/>
    <w:rsid w:val="00AC4D59"/>
    <w:rsid w:val="00AC5CA7"/>
    <w:rsid w:val="00AC6058"/>
    <w:rsid w:val="00AC6650"/>
    <w:rsid w:val="00AC6C66"/>
    <w:rsid w:val="00AC706A"/>
    <w:rsid w:val="00AC7670"/>
    <w:rsid w:val="00AD16A9"/>
    <w:rsid w:val="00AD1719"/>
    <w:rsid w:val="00AD1770"/>
    <w:rsid w:val="00AD17FE"/>
    <w:rsid w:val="00AD277D"/>
    <w:rsid w:val="00AD44D4"/>
    <w:rsid w:val="00AD45C4"/>
    <w:rsid w:val="00AD49BC"/>
    <w:rsid w:val="00AD78BF"/>
    <w:rsid w:val="00AD7C7C"/>
    <w:rsid w:val="00AD7F79"/>
    <w:rsid w:val="00AE0DDA"/>
    <w:rsid w:val="00AE2BA5"/>
    <w:rsid w:val="00AE3999"/>
    <w:rsid w:val="00AE3DBB"/>
    <w:rsid w:val="00AE3F36"/>
    <w:rsid w:val="00AE56B1"/>
    <w:rsid w:val="00AE5A1D"/>
    <w:rsid w:val="00AE6D09"/>
    <w:rsid w:val="00AF0AF6"/>
    <w:rsid w:val="00AF210F"/>
    <w:rsid w:val="00AF2C0A"/>
    <w:rsid w:val="00AF5006"/>
    <w:rsid w:val="00AF5C9A"/>
    <w:rsid w:val="00AF67DA"/>
    <w:rsid w:val="00AF7217"/>
    <w:rsid w:val="00AF7A7C"/>
    <w:rsid w:val="00B015E1"/>
    <w:rsid w:val="00B02070"/>
    <w:rsid w:val="00B02273"/>
    <w:rsid w:val="00B022A0"/>
    <w:rsid w:val="00B02859"/>
    <w:rsid w:val="00B037CD"/>
    <w:rsid w:val="00B04B57"/>
    <w:rsid w:val="00B04FAE"/>
    <w:rsid w:val="00B059A8"/>
    <w:rsid w:val="00B05F87"/>
    <w:rsid w:val="00B07296"/>
    <w:rsid w:val="00B10050"/>
    <w:rsid w:val="00B1033A"/>
    <w:rsid w:val="00B112B3"/>
    <w:rsid w:val="00B13648"/>
    <w:rsid w:val="00B1377E"/>
    <w:rsid w:val="00B137BD"/>
    <w:rsid w:val="00B1426B"/>
    <w:rsid w:val="00B145DC"/>
    <w:rsid w:val="00B218D0"/>
    <w:rsid w:val="00B22533"/>
    <w:rsid w:val="00B225E7"/>
    <w:rsid w:val="00B24201"/>
    <w:rsid w:val="00B244E6"/>
    <w:rsid w:val="00B25097"/>
    <w:rsid w:val="00B255D1"/>
    <w:rsid w:val="00B27481"/>
    <w:rsid w:val="00B31411"/>
    <w:rsid w:val="00B31F46"/>
    <w:rsid w:val="00B321DB"/>
    <w:rsid w:val="00B334F5"/>
    <w:rsid w:val="00B34FED"/>
    <w:rsid w:val="00B3593E"/>
    <w:rsid w:val="00B3756D"/>
    <w:rsid w:val="00B375B0"/>
    <w:rsid w:val="00B408B6"/>
    <w:rsid w:val="00B408D1"/>
    <w:rsid w:val="00B40E32"/>
    <w:rsid w:val="00B43721"/>
    <w:rsid w:val="00B43C39"/>
    <w:rsid w:val="00B4447B"/>
    <w:rsid w:val="00B45A50"/>
    <w:rsid w:val="00B4649F"/>
    <w:rsid w:val="00B467B1"/>
    <w:rsid w:val="00B476FE"/>
    <w:rsid w:val="00B50665"/>
    <w:rsid w:val="00B529B3"/>
    <w:rsid w:val="00B5331C"/>
    <w:rsid w:val="00B542DA"/>
    <w:rsid w:val="00B5475A"/>
    <w:rsid w:val="00B54DA1"/>
    <w:rsid w:val="00B5637C"/>
    <w:rsid w:val="00B565CB"/>
    <w:rsid w:val="00B56F1D"/>
    <w:rsid w:val="00B56F2B"/>
    <w:rsid w:val="00B57B92"/>
    <w:rsid w:val="00B60734"/>
    <w:rsid w:val="00B607E5"/>
    <w:rsid w:val="00B60ED4"/>
    <w:rsid w:val="00B6118C"/>
    <w:rsid w:val="00B61AED"/>
    <w:rsid w:val="00B620C8"/>
    <w:rsid w:val="00B63342"/>
    <w:rsid w:val="00B63781"/>
    <w:rsid w:val="00B63972"/>
    <w:rsid w:val="00B63F54"/>
    <w:rsid w:val="00B654C1"/>
    <w:rsid w:val="00B66463"/>
    <w:rsid w:val="00B66970"/>
    <w:rsid w:val="00B675AB"/>
    <w:rsid w:val="00B70CBD"/>
    <w:rsid w:val="00B70D0C"/>
    <w:rsid w:val="00B72016"/>
    <w:rsid w:val="00B73862"/>
    <w:rsid w:val="00B73C66"/>
    <w:rsid w:val="00B73E05"/>
    <w:rsid w:val="00B73F43"/>
    <w:rsid w:val="00B74768"/>
    <w:rsid w:val="00B756CC"/>
    <w:rsid w:val="00B7582C"/>
    <w:rsid w:val="00B75893"/>
    <w:rsid w:val="00B75BBF"/>
    <w:rsid w:val="00B7631A"/>
    <w:rsid w:val="00B7703C"/>
    <w:rsid w:val="00B77930"/>
    <w:rsid w:val="00B81CDC"/>
    <w:rsid w:val="00B83BA9"/>
    <w:rsid w:val="00B8429B"/>
    <w:rsid w:val="00B85176"/>
    <w:rsid w:val="00B86287"/>
    <w:rsid w:val="00B86484"/>
    <w:rsid w:val="00B867FD"/>
    <w:rsid w:val="00B90498"/>
    <w:rsid w:val="00B91338"/>
    <w:rsid w:val="00B935C8"/>
    <w:rsid w:val="00B93A66"/>
    <w:rsid w:val="00B95307"/>
    <w:rsid w:val="00B97477"/>
    <w:rsid w:val="00B97A62"/>
    <w:rsid w:val="00BA29EB"/>
    <w:rsid w:val="00BA35B2"/>
    <w:rsid w:val="00BA6B66"/>
    <w:rsid w:val="00BA6B8A"/>
    <w:rsid w:val="00BA6D94"/>
    <w:rsid w:val="00BA6E48"/>
    <w:rsid w:val="00BA7265"/>
    <w:rsid w:val="00BA778C"/>
    <w:rsid w:val="00BA7B13"/>
    <w:rsid w:val="00BB083C"/>
    <w:rsid w:val="00BB107A"/>
    <w:rsid w:val="00BB15FE"/>
    <w:rsid w:val="00BB26CD"/>
    <w:rsid w:val="00BB37A7"/>
    <w:rsid w:val="00BB50E4"/>
    <w:rsid w:val="00BB563D"/>
    <w:rsid w:val="00BB7219"/>
    <w:rsid w:val="00BB75B5"/>
    <w:rsid w:val="00BB7C7C"/>
    <w:rsid w:val="00BC0664"/>
    <w:rsid w:val="00BC15BD"/>
    <w:rsid w:val="00BC21BF"/>
    <w:rsid w:val="00BC4B0F"/>
    <w:rsid w:val="00BC6EE3"/>
    <w:rsid w:val="00BD019A"/>
    <w:rsid w:val="00BD218F"/>
    <w:rsid w:val="00BD2D96"/>
    <w:rsid w:val="00BD488F"/>
    <w:rsid w:val="00BD5193"/>
    <w:rsid w:val="00BD6BDD"/>
    <w:rsid w:val="00BE00F4"/>
    <w:rsid w:val="00BE08B4"/>
    <w:rsid w:val="00BE0A27"/>
    <w:rsid w:val="00BE0AF6"/>
    <w:rsid w:val="00BE1F03"/>
    <w:rsid w:val="00BE3C70"/>
    <w:rsid w:val="00BE3EE0"/>
    <w:rsid w:val="00BE58A7"/>
    <w:rsid w:val="00BE66EB"/>
    <w:rsid w:val="00BE6768"/>
    <w:rsid w:val="00BF0304"/>
    <w:rsid w:val="00BF0F99"/>
    <w:rsid w:val="00BF0FAB"/>
    <w:rsid w:val="00BF2218"/>
    <w:rsid w:val="00BF2F5C"/>
    <w:rsid w:val="00BF2FA2"/>
    <w:rsid w:val="00BF3D62"/>
    <w:rsid w:val="00BF6DDA"/>
    <w:rsid w:val="00BF7579"/>
    <w:rsid w:val="00BF7729"/>
    <w:rsid w:val="00C003A2"/>
    <w:rsid w:val="00C008C6"/>
    <w:rsid w:val="00C01D74"/>
    <w:rsid w:val="00C034BB"/>
    <w:rsid w:val="00C038BA"/>
    <w:rsid w:val="00C03D19"/>
    <w:rsid w:val="00C04043"/>
    <w:rsid w:val="00C0426B"/>
    <w:rsid w:val="00C044F0"/>
    <w:rsid w:val="00C045DF"/>
    <w:rsid w:val="00C049EA"/>
    <w:rsid w:val="00C0557B"/>
    <w:rsid w:val="00C07A54"/>
    <w:rsid w:val="00C07E24"/>
    <w:rsid w:val="00C10A76"/>
    <w:rsid w:val="00C11C5D"/>
    <w:rsid w:val="00C13260"/>
    <w:rsid w:val="00C136BE"/>
    <w:rsid w:val="00C13E26"/>
    <w:rsid w:val="00C1561A"/>
    <w:rsid w:val="00C15F2A"/>
    <w:rsid w:val="00C16D5B"/>
    <w:rsid w:val="00C2091D"/>
    <w:rsid w:val="00C21009"/>
    <w:rsid w:val="00C252A5"/>
    <w:rsid w:val="00C258A8"/>
    <w:rsid w:val="00C26D43"/>
    <w:rsid w:val="00C30436"/>
    <w:rsid w:val="00C30D13"/>
    <w:rsid w:val="00C3134D"/>
    <w:rsid w:val="00C31F7B"/>
    <w:rsid w:val="00C32616"/>
    <w:rsid w:val="00C33B5E"/>
    <w:rsid w:val="00C34BBF"/>
    <w:rsid w:val="00C3594E"/>
    <w:rsid w:val="00C366A0"/>
    <w:rsid w:val="00C36BC2"/>
    <w:rsid w:val="00C408DE"/>
    <w:rsid w:val="00C41425"/>
    <w:rsid w:val="00C42E2E"/>
    <w:rsid w:val="00C42E74"/>
    <w:rsid w:val="00C445EC"/>
    <w:rsid w:val="00C44F8F"/>
    <w:rsid w:val="00C4591D"/>
    <w:rsid w:val="00C46548"/>
    <w:rsid w:val="00C46AA3"/>
    <w:rsid w:val="00C46B90"/>
    <w:rsid w:val="00C4755F"/>
    <w:rsid w:val="00C50609"/>
    <w:rsid w:val="00C51BBB"/>
    <w:rsid w:val="00C51CF8"/>
    <w:rsid w:val="00C5286C"/>
    <w:rsid w:val="00C530C0"/>
    <w:rsid w:val="00C53D8E"/>
    <w:rsid w:val="00C56B8B"/>
    <w:rsid w:val="00C574D5"/>
    <w:rsid w:val="00C57906"/>
    <w:rsid w:val="00C60A0F"/>
    <w:rsid w:val="00C63161"/>
    <w:rsid w:val="00C632E6"/>
    <w:rsid w:val="00C6435B"/>
    <w:rsid w:val="00C65DBC"/>
    <w:rsid w:val="00C65FB1"/>
    <w:rsid w:val="00C66371"/>
    <w:rsid w:val="00C67802"/>
    <w:rsid w:val="00C67CFC"/>
    <w:rsid w:val="00C70544"/>
    <w:rsid w:val="00C71BC7"/>
    <w:rsid w:val="00C71CDF"/>
    <w:rsid w:val="00C71EB4"/>
    <w:rsid w:val="00C71FED"/>
    <w:rsid w:val="00C73F32"/>
    <w:rsid w:val="00C7455C"/>
    <w:rsid w:val="00C75085"/>
    <w:rsid w:val="00C7544B"/>
    <w:rsid w:val="00C75948"/>
    <w:rsid w:val="00C76171"/>
    <w:rsid w:val="00C761CD"/>
    <w:rsid w:val="00C7637D"/>
    <w:rsid w:val="00C76E47"/>
    <w:rsid w:val="00C771B8"/>
    <w:rsid w:val="00C77E9C"/>
    <w:rsid w:val="00C80B0E"/>
    <w:rsid w:val="00C8130A"/>
    <w:rsid w:val="00C825B1"/>
    <w:rsid w:val="00C8264A"/>
    <w:rsid w:val="00C82835"/>
    <w:rsid w:val="00C829BD"/>
    <w:rsid w:val="00C834FD"/>
    <w:rsid w:val="00C8530A"/>
    <w:rsid w:val="00C86B0D"/>
    <w:rsid w:val="00C87462"/>
    <w:rsid w:val="00C87DCF"/>
    <w:rsid w:val="00C90934"/>
    <w:rsid w:val="00C90AB5"/>
    <w:rsid w:val="00C91FB4"/>
    <w:rsid w:val="00C9222C"/>
    <w:rsid w:val="00C9420F"/>
    <w:rsid w:val="00C9482C"/>
    <w:rsid w:val="00C94CD9"/>
    <w:rsid w:val="00C95002"/>
    <w:rsid w:val="00C95895"/>
    <w:rsid w:val="00CA180C"/>
    <w:rsid w:val="00CA249A"/>
    <w:rsid w:val="00CA2A33"/>
    <w:rsid w:val="00CA2B89"/>
    <w:rsid w:val="00CA2E3E"/>
    <w:rsid w:val="00CA2F70"/>
    <w:rsid w:val="00CA3588"/>
    <w:rsid w:val="00CA41A4"/>
    <w:rsid w:val="00CA57F8"/>
    <w:rsid w:val="00CA5936"/>
    <w:rsid w:val="00CA74D8"/>
    <w:rsid w:val="00CA7645"/>
    <w:rsid w:val="00CB00E5"/>
    <w:rsid w:val="00CB0639"/>
    <w:rsid w:val="00CB07FF"/>
    <w:rsid w:val="00CB1C6D"/>
    <w:rsid w:val="00CB1D52"/>
    <w:rsid w:val="00CB22B2"/>
    <w:rsid w:val="00CB37BD"/>
    <w:rsid w:val="00CB38AC"/>
    <w:rsid w:val="00CB40A2"/>
    <w:rsid w:val="00CB413B"/>
    <w:rsid w:val="00CB5132"/>
    <w:rsid w:val="00CB596A"/>
    <w:rsid w:val="00CB5A1B"/>
    <w:rsid w:val="00CB5C16"/>
    <w:rsid w:val="00CB651E"/>
    <w:rsid w:val="00CC0FEF"/>
    <w:rsid w:val="00CC1668"/>
    <w:rsid w:val="00CC2EFB"/>
    <w:rsid w:val="00CC3EE2"/>
    <w:rsid w:val="00CC407B"/>
    <w:rsid w:val="00CC6F34"/>
    <w:rsid w:val="00CC7F55"/>
    <w:rsid w:val="00CD189C"/>
    <w:rsid w:val="00CD193A"/>
    <w:rsid w:val="00CD2215"/>
    <w:rsid w:val="00CD35D1"/>
    <w:rsid w:val="00CD590C"/>
    <w:rsid w:val="00CD5CCC"/>
    <w:rsid w:val="00CD7492"/>
    <w:rsid w:val="00CD796D"/>
    <w:rsid w:val="00CD7E08"/>
    <w:rsid w:val="00CE0BDC"/>
    <w:rsid w:val="00CE113B"/>
    <w:rsid w:val="00CE3A6B"/>
    <w:rsid w:val="00CE3ED6"/>
    <w:rsid w:val="00CE5880"/>
    <w:rsid w:val="00CE5CD5"/>
    <w:rsid w:val="00CE5F61"/>
    <w:rsid w:val="00CE651E"/>
    <w:rsid w:val="00CE6D60"/>
    <w:rsid w:val="00CE7582"/>
    <w:rsid w:val="00CF0CBA"/>
    <w:rsid w:val="00CF1418"/>
    <w:rsid w:val="00CF3263"/>
    <w:rsid w:val="00CF335B"/>
    <w:rsid w:val="00CF3FE4"/>
    <w:rsid w:val="00CF46AB"/>
    <w:rsid w:val="00CF4FC8"/>
    <w:rsid w:val="00CF5089"/>
    <w:rsid w:val="00CF791B"/>
    <w:rsid w:val="00D00211"/>
    <w:rsid w:val="00D0049A"/>
    <w:rsid w:val="00D01194"/>
    <w:rsid w:val="00D01BF0"/>
    <w:rsid w:val="00D01CA9"/>
    <w:rsid w:val="00D04096"/>
    <w:rsid w:val="00D0519A"/>
    <w:rsid w:val="00D05E88"/>
    <w:rsid w:val="00D06309"/>
    <w:rsid w:val="00D077D5"/>
    <w:rsid w:val="00D07B50"/>
    <w:rsid w:val="00D10051"/>
    <w:rsid w:val="00D11CE1"/>
    <w:rsid w:val="00D125A9"/>
    <w:rsid w:val="00D130CC"/>
    <w:rsid w:val="00D1434F"/>
    <w:rsid w:val="00D14596"/>
    <w:rsid w:val="00D14675"/>
    <w:rsid w:val="00D14753"/>
    <w:rsid w:val="00D14F8F"/>
    <w:rsid w:val="00D1620E"/>
    <w:rsid w:val="00D166D6"/>
    <w:rsid w:val="00D173C9"/>
    <w:rsid w:val="00D17404"/>
    <w:rsid w:val="00D177B8"/>
    <w:rsid w:val="00D17CF7"/>
    <w:rsid w:val="00D20088"/>
    <w:rsid w:val="00D20C0D"/>
    <w:rsid w:val="00D20CE0"/>
    <w:rsid w:val="00D2123A"/>
    <w:rsid w:val="00D212D7"/>
    <w:rsid w:val="00D232AD"/>
    <w:rsid w:val="00D24233"/>
    <w:rsid w:val="00D24D30"/>
    <w:rsid w:val="00D25487"/>
    <w:rsid w:val="00D25967"/>
    <w:rsid w:val="00D271B8"/>
    <w:rsid w:val="00D27F8F"/>
    <w:rsid w:val="00D32523"/>
    <w:rsid w:val="00D32E19"/>
    <w:rsid w:val="00D33A07"/>
    <w:rsid w:val="00D34460"/>
    <w:rsid w:val="00D34B1D"/>
    <w:rsid w:val="00D35112"/>
    <w:rsid w:val="00D351EA"/>
    <w:rsid w:val="00D3530B"/>
    <w:rsid w:val="00D35992"/>
    <w:rsid w:val="00D35B4C"/>
    <w:rsid w:val="00D36527"/>
    <w:rsid w:val="00D36605"/>
    <w:rsid w:val="00D366D2"/>
    <w:rsid w:val="00D36882"/>
    <w:rsid w:val="00D368EA"/>
    <w:rsid w:val="00D376EF"/>
    <w:rsid w:val="00D37F64"/>
    <w:rsid w:val="00D40288"/>
    <w:rsid w:val="00D405EB"/>
    <w:rsid w:val="00D41B60"/>
    <w:rsid w:val="00D41BCC"/>
    <w:rsid w:val="00D432E0"/>
    <w:rsid w:val="00D43403"/>
    <w:rsid w:val="00D43575"/>
    <w:rsid w:val="00D43826"/>
    <w:rsid w:val="00D45D4F"/>
    <w:rsid w:val="00D4664F"/>
    <w:rsid w:val="00D474B5"/>
    <w:rsid w:val="00D5003B"/>
    <w:rsid w:val="00D50574"/>
    <w:rsid w:val="00D5153A"/>
    <w:rsid w:val="00D5270B"/>
    <w:rsid w:val="00D52ECA"/>
    <w:rsid w:val="00D53AFC"/>
    <w:rsid w:val="00D548DE"/>
    <w:rsid w:val="00D54B01"/>
    <w:rsid w:val="00D55772"/>
    <w:rsid w:val="00D557D3"/>
    <w:rsid w:val="00D55A0D"/>
    <w:rsid w:val="00D56FBB"/>
    <w:rsid w:val="00D57EBF"/>
    <w:rsid w:val="00D608A9"/>
    <w:rsid w:val="00D61485"/>
    <w:rsid w:val="00D6168B"/>
    <w:rsid w:val="00D619ED"/>
    <w:rsid w:val="00D6280D"/>
    <w:rsid w:val="00D629CE"/>
    <w:rsid w:val="00D62E71"/>
    <w:rsid w:val="00D63035"/>
    <w:rsid w:val="00D6430D"/>
    <w:rsid w:val="00D6519D"/>
    <w:rsid w:val="00D65A36"/>
    <w:rsid w:val="00D66188"/>
    <w:rsid w:val="00D66D12"/>
    <w:rsid w:val="00D675CD"/>
    <w:rsid w:val="00D7037D"/>
    <w:rsid w:val="00D71118"/>
    <w:rsid w:val="00D71ADD"/>
    <w:rsid w:val="00D71EC4"/>
    <w:rsid w:val="00D72313"/>
    <w:rsid w:val="00D72907"/>
    <w:rsid w:val="00D7292F"/>
    <w:rsid w:val="00D731F6"/>
    <w:rsid w:val="00D73705"/>
    <w:rsid w:val="00D740CA"/>
    <w:rsid w:val="00D76228"/>
    <w:rsid w:val="00D76EDB"/>
    <w:rsid w:val="00D76F77"/>
    <w:rsid w:val="00D77E3C"/>
    <w:rsid w:val="00D80B97"/>
    <w:rsid w:val="00D821DC"/>
    <w:rsid w:val="00D82823"/>
    <w:rsid w:val="00D85728"/>
    <w:rsid w:val="00D85AF9"/>
    <w:rsid w:val="00D85FD3"/>
    <w:rsid w:val="00D865B3"/>
    <w:rsid w:val="00D871AD"/>
    <w:rsid w:val="00D87AEF"/>
    <w:rsid w:val="00D90EAF"/>
    <w:rsid w:val="00D949AB"/>
    <w:rsid w:val="00D949DD"/>
    <w:rsid w:val="00D95481"/>
    <w:rsid w:val="00D96171"/>
    <w:rsid w:val="00D9686B"/>
    <w:rsid w:val="00D972E1"/>
    <w:rsid w:val="00DA000C"/>
    <w:rsid w:val="00DA1A7E"/>
    <w:rsid w:val="00DA28A7"/>
    <w:rsid w:val="00DA2A02"/>
    <w:rsid w:val="00DA2C79"/>
    <w:rsid w:val="00DA3451"/>
    <w:rsid w:val="00DA3D36"/>
    <w:rsid w:val="00DA3E8C"/>
    <w:rsid w:val="00DA4B42"/>
    <w:rsid w:val="00DA4E0A"/>
    <w:rsid w:val="00DA6CC8"/>
    <w:rsid w:val="00DA7CE7"/>
    <w:rsid w:val="00DB0903"/>
    <w:rsid w:val="00DB10F0"/>
    <w:rsid w:val="00DB1DA3"/>
    <w:rsid w:val="00DB20F8"/>
    <w:rsid w:val="00DB2A95"/>
    <w:rsid w:val="00DB3652"/>
    <w:rsid w:val="00DB5FD3"/>
    <w:rsid w:val="00DB7736"/>
    <w:rsid w:val="00DB789C"/>
    <w:rsid w:val="00DB7F63"/>
    <w:rsid w:val="00DC1DFB"/>
    <w:rsid w:val="00DC3C29"/>
    <w:rsid w:val="00DC4C2C"/>
    <w:rsid w:val="00DC4F86"/>
    <w:rsid w:val="00DC50F3"/>
    <w:rsid w:val="00DC5C26"/>
    <w:rsid w:val="00DC64A0"/>
    <w:rsid w:val="00DC7A13"/>
    <w:rsid w:val="00DC7C8D"/>
    <w:rsid w:val="00DD0535"/>
    <w:rsid w:val="00DD0E0D"/>
    <w:rsid w:val="00DD2A45"/>
    <w:rsid w:val="00DD2A9C"/>
    <w:rsid w:val="00DD2B32"/>
    <w:rsid w:val="00DD37BE"/>
    <w:rsid w:val="00DD38E2"/>
    <w:rsid w:val="00DD4620"/>
    <w:rsid w:val="00DD52EC"/>
    <w:rsid w:val="00DD583C"/>
    <w:rsid w:val="00DD5A61"/>
    <w:rsid w:val="00DD5D31"/>
    <w:rsid w:val="00DD5E84"/>
    <w:rsid w:val="00DD638C"/>
    <w:rsid w:val="00DD7202"/>
    <w:rsid w:val="00DE3159"/>
    <w:rsid w:val="00DE36D5"/>
    <w:rsid w:val="00DE3CF2"/>
    <w:rsid w:val="00DE49B8"/>
    <w:rsid w:val="00DE506D"/>
    <w:rsid w:val="00DE5B72"/>
    <w:rsid w:val="00DE6169"/>
    <w:rsid w:val="00DE71F7"/>
    <w:rsid w:val="00DE7FAA"/>
    <w:rsid w:val="00DF0B1A"/>
    <w:rsid w:val="00DF101B"/>
    <w:rsid w:val="00DF1568"/>
    <w:rsid w:val="00DF2519"/>
    <w:rsid w:val="00DF2997"/>
    <w:rsid w:val="00DF2CE0"/>
    <w:rsid w:val="00DF3668"/>
    <w:rsid w:val="00DF3C87"/>
    <w:rsid w:val="00DF4803"/>
    <w:rsid w:val="00DF4DF2"/>
    <w:rsid w:val="00DF50BD"/>
    <w:rsid w:val="00DF50D9"/>
    <w:rsid w:val="00DF542C"/>
    <w:rsid w:val="00DF66E2"/>
    <w:rsid w:val="00DF7E37"/>
    <w:rsid w:val="00DF7F1B"/>
    <w:rsid w:val="00E02824"/>
    <w:rsid w:val="00E03D9E"/>
    <w:rsid w:val="00E065A5"/>
    <w:rsid w:val="00E06B6F"/>
    <w:rsid w:val="00E075D6"/>
    <w:rsid w:val="00E106AC"/>
    <w:rsid w:val="00E10BC4"/>
    <w:rsid w:val="00E11478"/>
    <w:rsid w:val="00E115CE"/>
    <w:rsid w:val="00E125D7"/>
    <w:rsid w:val="00E12827"/>
    <w:rsid w:val="00E12E7D"/>
    <w:rsid w:val="00E1415D"/>
    <w:rsid w:val="00E1581D"/>
    <w:rsid w:val="00E16DD8"/>
    <w:rsid w:val="00E172CC"/>
    <w:rsid w:val="00E17B9C"/>
    <w:rsid w:val="00E17D72"/>
    <w:rsid w:val="00E20018"/>
    <w:rsid w:val="00E20320"/>
    <w:rsid w:val="00E204A2"/>
    <w:rsid w:val="00E23554"/>
    <w:rsid w:val="00E24872"/>
    <w:rsid w:val="00E25391"/>
    <w:rsid w:val="00E26A97"/>
    <w:rsid w:val="00E26B40"/>
    <w:rsid w:val="00E27030"/>
    <w:rsid w:val="00E30608"/>
    <w:rsid w:val="00E3158E"/>
    <w:rsid w:val="00E323E9"/>
    <w:rsid w:val="00E324A3"/>
    <w:rsid w:val="00E33A37"/>
    <w:rsid w:val="00E33CFD"/>
    <w:rsid w:val="00E34018"/>
    <w:rsid w:val="00E34250"/>
    <w:rsid w:val="00E355EE"/>
    <w:rsid w:val="00E37161"/>
    <w:rsid w:val="00E4023E"/>
    <w:rsid w:val="00E41AD6"/>
    <w:rsid w:val="00E42988"/>
    <w:rsid w:val="00E42E2D"/>
    <w:rsid w:val="00E437D2"/>
    <w:rsid w:val="00E439B2"/>
    <w:rsid w:val="00E43A0D"/>
    <w:rsid w:val="00E43D1C"/>
    <w:rsid w:val="00E5081C"/>
    <w:rsid w:val="00E535FA"/>
    <w:rsid w:val="00E53F54"/>
    <w:rsid w:val="00E54ACC"/>
    <w:rsid w:val="00E55751"/>
    <w:rsid w:val="00E55A2B"/>
    <w:rsid w:val="00E57583"/>
    <w:rsid w:val="00E60213"/>
    <w:rsid w:val="00E608CC"/>
    <w:rsid w:val="00E610E9"/>
    <w:rsid w:val="00E62812"/>
    <w:rsid w:val="00E63127"/>
    <w:rsid w:val="00E63138"/>
    <w:rsid w:val="00E6486B"/>
    <w:rsid w:val="00E64E4F"/>
    <w:rsid w:val="00E650C8"/>
    <w:rsid w:val="00E661B0"/>
    <w:rsid w:val="00E6622F"/>
    <w:rsid w:val="00E67288"/>
    <w:rsid w:val="00E677E7"/>
    <w:rsid w:val="00E67977"/>
    <w:rsid w:val="00E70399"/>
    <w:rsid w:val="00E706B7"/>
    <w:rsid w:val="00E709DB"/>
    <w:rsid w:val="00E70D19"/>
    <w:rsid w:val="00E70F98"/>
    <w:rsid w:val="00E732F0"/>
    <w:rsid w:val="00E7388C"/>
    <w:rsid w:val="00E73A02"/>
    <w:rsid w:val="00E759A2"/>
    <w:rsid w:val="00E759E8"/>
    <w:rsid w:val="00E767B4"/>
    <w:rsid w:val="00E76EF9"/>
    <w:rsid w:val="00E8076B"/>
    <w:rsid w:val="00E81B8C"/>
    <w:rsid w:val="00E8257B"/>
    <w:rsid w:val="00E849B1"/>
    <w:rsid w:val="00E84E9B"/>
    <w:rsid w:val="00E85F1D"/>
    <w:rsid w:val="00E86B15"/>
    <w:rsid w:val="00E8739D"/>
    <w:rsid w:val="00E929A0"/>
    <w:rsid w:val="00E92CBE"/>
    <w:rsid w:val="00E933A1"/>
    <w:rsid w:val="00E93D04"/>
    <w:rsid w:val="00E94225"/>
    <w:rsid w:val="00E949F4"/>
    <w:rsid w:val="00E96915"/>
    <w:rsid w:val="00E96EA7"/>
    <w:rsid w:val="00E97925"/>
    <w:rsid w:val="00E97B7C"/>
    <w:rsid w:val="00EA1AB9"/>
    <w:rsid w:val="00EA2311"/>
    <w:rsid w:val="00EA242B"/>
    <w:rsid w:val="00EA2574"/>
    <w:rsid w:val="00EA56CC"/>
    <w:rsid w:val="00EA6C84"/>
    <w:rsid w:val="00EB133F"/>
    <w:rsid w:val="00EB137D"/>
    <w:rsid w:val="00EB2586"/>
    <w:rsid w:val="00EB39CC"/>
    <w:rsid w:val="00EB5119"/>
    <w:rsid w:val="00EB5C53"/>
    <w:rsid w:val="00EB7B57"/>
    <w:rsid w:val="00EC10EC"/>
    <w:rsid w:val="00EC119E"/>
    <w:rsid w:val="00EC292B"/>
    <w:rsid w:val="00EC294A"/>
    <w:rsid w:val="00EC2AE3"/>
    <w:rsid w:val="00EC32B8"/>
    <w:rsid w:val="00EC3C41"/>
    <w:rsid w:val="00EC444D"/>
    <w:rsid w:val="00EC4FCE"/>
    <w:rsid w:val="00EC5178"/>
    <w:rsid w:val="00EC5342"/>
    <w:rsid w:val="00EC5D30"/>
    <w:rsid w:val="00EC5F59"/>
    <w:rsid w:val="00EC79E2"/>
    <w:rsid w:val="00EC7A94"/>
    <w:rsid w:val="00EC7BC3"/>
    <w:rsid w:val="00EC7BD3"/>
    <w:rsid w:val="00ED017B"/>
    <w:rsid w:val="00ED2F40"/>
    <w:rsid w:val="00ED30DB"/>
    <w:rsid w:val="00ED35CD"/>
    <w:rsid w:val="00ED395E"/>
    <w:rsid w:val="00ED3B76"/>
    <w:rsid w:val="00ED48BA"/>
    <w:rsid w:val="00ED585E"/>
    <w:rsid w:val="00ED7600"/>
    <w:rsid w:val="00EE329A"/>
    <w:rsid w:val="00EE53A5"/>
    <w:rsid w:val="00EE57A8"/>
    <w:rsid w:val="00EE58AB"/>
    <w:rsid w:val="00EE5F14"/>
    <w:rsid w:val="00EE6235"/>
    <w:rsid w:val="00EE663B"/>
    <w:rsid w:val="00EE7BDD"/>
    <w:rsid w:val="00EE7C43"/>
    <w:rsid w:val="00EF0BC6"/>
    <w:rsid w:val="00EF1B4A"/>
    <w:rsid w:val="00EF3D84"/>
    <w:rsid w:val="00EF5EC9"/>
    <w:rsid w:val="00EF6073"/>
    <w:rsid w:val="00EF698B"/>
    <w:rsid w:val="00EF7867"/>
    <w:rsid w:val="00EF7992"/>
    <w:rsid w:val="00EF7E51"/>
    <w:rsid w:val="00F00804"/>
    <w:rsid w:val="00F01487"/>
    <w:rsid w:val="00F01C8D"/>
    <w:rsid w:val="00F02272"/>
    <w:rsid w:val="00F03AA4"/>
    <w:rsid w:val="00F047E0"/>
    <w:rsid w:val="00F05F59"/>
    <w:rsid w:val="00F060C7"/>
    <w:rsid w:val="00F06A28"/>
    <w:rsid w:val="00F06FDE"/>
    <w:rsid w:val="00F072BD"/>
    <w:rsid w:val="00F07D48"/>
    <w:rsid w:val="00F07DF7"/>
    <w:rsid w:val="00F10218"/>
    <w:rsid w:val="00F1069F"/>
    <w:rsid w:val="00F109C3"/>
    <w:rsid w:val="00F10B5D"/>
    <w:rsid w:val="00F11007"/>
    <w:rsid w:val="00F11BCE"/>
    <w:rsid w:val="00F1362C"/>
    <w:rsid w:val="00F15368"/>
    <w:rsid w:val="00F156FC"/>
    <w:rsid w:val="00F15741"/>
    <w:rsid w:val="00F15917"/>
    <w:rsid w:val="00F20514"/>
    <w:rsid w:val="00F20B6A"/>
    <w:rsid w:val="00F2246E"/>
    <w:rsid w:val="00F23A1F"/>
    <w:rsid w:val="00F243F5"/>
    <w:rsid w:val="00F24699"/>
    <w:rsid w:val="00F24A58"/>
    <w:rsid w:val="00F24C1A"/>
    <w:rsid w:val="00F260E2"/>
    <w:rsid w:val="00F30669"/>
    <w:rsid w:val="00F3170B"/>
    <w:rsid w:val="00F3172B"/>
    <w:rsid w:val="00F331F3"/>
    <w:rsid w:val="00F408E6"/>
    <w:rsid w:val="00F40F97"/>
    <w:rsid w:val="00F414F1"/>
    <w:rsid w:val="00F42120"/>
    <w:rsid w:val="00F429F7"/>
    <w:rsid w:val="00F43717"/>
    <w:rsid w:val="00F43883"/>
    <w:rsid w:val="00F44382"/>
    <w:rsid w:val="00F44C1D"/>
    <w:rsid w:val="00F44F33"/>
    <w:rsid w:val="00F4590D"/>
    <w:rsid w:val="00F46EF8"/>
    <w:rsid w:val="00F506DB"/>
    <w:rsid w:val="00F508B8"/>
    <w:rsid w:val="00F512C5"/>
    <w:rsid w:val="00F51CCC"/>
    <w:rsid w:val="00F534C2"/>
    <w:rsid w:val="00F53EFC"/>
    <w:rsid w:val="00F55773"/>
    <w:rsid w:val="00F572B6"/>
    <w:rsid w:val="00F57945"/>
    <w:rsid w:val="00F61AA3"/>
    <w:rsid w:val="00F637ED"/>
    <w:rsid w:val="00F640C5"/>
    <w:rsid w:val="00F657AA"/>
    <w:rsid w:val="00F67569"/>
    <w:rsid w:val="00F67DE8"/>
    <w:rsid w:val="00F72CB1"/>
    <w:rsid w:val="00F730AE"/>
    <w:rsid w:val="00F73335"/>
    <w:rsid w:val="00F76AEA"/>
    <w:rsid w:val="00F770E6"/>
    <w:rsid w:val="00F80CB0"/>
    <w:rsid w:val="00F80E5F"/>
    <w:rsid w:val="00F8215E"/>
    <w:rsid w:val="00F824F5"/>
    <w:rsid w:val="00F82624"/>
    <w:rsid w:val="00F82B12"/>
    <w:rsid w:val="00F83421"/>
    <w:rsid w:val="00F83F6E"/>
    <w:rsid w:val="00F84F94"/>
    <w:rsid w:val="00F85754"/>
    <w:rsid w:val="00F85F4F"/>
    <w:rsid w:val="00F863A0"/>
    <w:rsid w:val="00F868EC"/>
    <w:rsid w:val="00F8791B"/>
    <w:rsid w:val="00F90592"/>
    <w:rsid w:val="00F90989"/>
    <w:rsid w:val="00F90990"/>
    <w:rsid w:val="00F90FAB"/>
    <w:rsid w:val="00F92A1B"/>
    <w:rsid w:val="00F93031"/>
    <w:rsid w:val="00F9305F"/>
    <w:rsid w:val="00F9374D"/>
    <w:rsid w:val="00F938F3"/>
    <w:rsid w:val="00F93B0A"/>
    <w:rsid w:val="00F93CF9"/>
    <w:rsid w:val="00F93E38"/>
    <w:rsid w:val="00F943F6"/>
    <w:rsid w:val="00F9453E"/>
    <w:rsid w:val="00F9549F"/>
    <w:rsid w:val="00F95EF4"/>
    <w:rsid w:val="00F96781"/>
    <w:rsid w:val="00F967A4"/>
    <w:rsid w:val="00FA124B"/>
    <w:rsid w:val="00FA1259"/>
    <w:rsid w:val="00FA12BC"/>
    <w:rsid w:val="00FA1609"/>
    <w:rsid w:val="00FA2E02"/>
    <w:rsid w:val="00FA3357"/>
    <w:rsid w:val="00FA3831"/>
    <w:rsid w:val="00FA38B1"/>
    <w:rsid w:val="00FA5BF9"/>
    <w:rsid w:val="00FA71C3"/>
    <w:rsid w:val="00FA73C8"/>
    <w:rsid w:val="00FA76F6"/>
    <w:rsid w:val="00FB119F"/>
    <w:rsid w:val="00FB2125"/>
    <w:rsid w:val="00FB2EDB"/>
    <w:rsid w:val="00FB39A5"/>
    <w:rsid w:val="00FB7771"/>
    <w:rsid w:val="00FC092A"/>
    <w:rsid w:val="00FC1565"/>
    <w:rsid w:val="00FC29B9"/>
    <w:rsid w:val="00FC44B1"/>
    <w:rsid w:val="00FC47B9"/>
    <w:rsid w:val="00FC49B0"/>
    <w:rsid w:val="00FC6FD3"/>
    <w:rsid w:val="00FC7835"/>
    <w:rsid w:val="00FD062E"/>
    <w:rsid w:val="00FD0810"/>
    <w:rsid w:val="00FD1CE4"/>
    <w:rsid w:val="00FD2C4A"/>
    <w:rsid w:val="00FD5228"/>
    <w:rsid w:val="00FD53DF"/>
    <w:rsid w:val="00FD5B1B"/>
    <w:rsid w:val="00FD6303"/>
    <w:rsid w:val="00FE02B0"/>
    <w:rsid w:val="00FE1358"/>
    <w:rsid w:val="00FE22F0"/>
    <w:rsid w:val="00FE2B3F"/>
    <w:rsid w:val="00FE305C"/>
    <w:rsid w:val="00FE41CE"/>
    <w:rsid w:val="00FE47E5"/>
    <w:rsid w:val="00FE6129"/>
    <w:rsid w:val="00FF0301"/>
    <w:rsid w:val="00FF14C1"/>
    <w:rsid w:val="00FF3E5B"/>
    <w:rsid w:val="00FF3F43"/>
    <w:rsid w:val="00FF715C"/>
    <w:rsid w:val="00FF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54EDE8F"/>
  <w15:chartTrackingRefBased/>
  <w15:docId w15:val="{162C52E9-A111-4EE4-AD2F-486A930F3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7D5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Normal"/>
    <w:next w:val="Normal"/>
    <w:link w:val="Heading5Char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,列表段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semiHidden/>
    <w:qFormat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NO">
    <w:name w:val="NO"/>
    <w:basedOn w:val="Normal"/>
    <w:rsid w:val="00DB3652"/>
    <w:pPr>
      <w:keepLines/>
      <w:spacing w:line="256" w:lineRule="auto"/>
      <w:ind w:left="1135" w:hanging="851"/>
    </w:pPr>
    <w:rPr>
      <w:rFonts w:asciiTheme="minorHAnsi" w:hAnsiTheme="minorHAnsi"/>
      <w:kern w:val="2"/>
      <w:sz w:val="22"/>
      <w:lang w:val="en-DK"/>
      <w14:ligatures w14:val="standardContextual"/>
    </w:rPr>
  </w:style>
  <w:style w:type="character" w:customStyle="1" w:styleId="TACChar">
    <w:name w:val="TAC Char"/>
    <w:link w:val="TAC"/>
    <w:qFormat/>
    <w:locked/>
    <w:rsid w:val="00701E1A"/>
    <w:rPr>
      <w:rFonts w:ascii="Arial" w:hAnsi="Arial"/>
      <w:kern w:val="2"/>
      <w:sz w:val="18"/>
      <w:lang w:val="en-DK"/>
      <w14:ligatures w14:val="standardContextual"/>
    </w:rPr>
  </w:style>
  <w:style w:type="paragraph" w:customStyle="1" w:styleId="TAC">
    <w:name w:val="TAC"/>
    <w:basedOn w:val="Normal"/>
    <w:link w:val="TACChar"/>
    <w:qFormat/>
    <w:rsid w:val="00701E1A"/>
    <w:pPr>
      <w:keepNext/>
      <w:keepLines/>
      <w:spacing w:after="0" w:line="256" w:lineRule="auto"/>
      <w:jc w:val="center"/>
    </w:pPr>
    <w:rPr>
      <w:rFonts w:ascii="Arial" w:hAnsi="Arial"/>
      <w:kern w:val="2"/>
      <w:sz w:val="18"/>
      <w:lang w:val="en-DK"/>
      <w14:ligatures w14:val="standardContextual"/>
    </w:rPr>
  </w:style>
  <w:style w:type="character" w:customStyle="1" w:styleId="TAHCar">
    <w:name w:val="TAH Car"/>
    <w:link w:val="TAH"/>
    <w:qFormat/>
    <w:locked/>
    <w:rsid w:val="00701E1A"/>
    <w:rPr>
      <w:rFonts w:ascii="Arial" w:hAnsi="Arial"/>
      <w:b/>
      <w:kern w:val="2"/>
      <w:sz w:val="18"/>
      <w:lang w:val="en-DK"/>
      <w14:ligatures w14:val="standardContextual"/>
    </w:rPr>
  </w:style>
  <w:style w:type="paragraph" w:customStyle="1" w:styleId="TAH">
    <w:name w:val="TAH"/>
    <w:basedOn w:val="TAC"/>
    <w:link w:val="TAHCar"/>
    <w:qFormat/>
    <w:rsid w:val="00701E1A"/>
    <w:rPr>
      <w:b/>
    </w:rPr>
  </w:style>
  <w:style w:type="paragraph" w:customStyle="1" w:styleId="B1">
    <w:name w:val="B1"/>
    <w:basedOn w:val="List"/>
    <w:link w:val="B1Char"/>
    <w:qFormat/>
    <w:rsid w:val="00701E1A"/>
    <w:pPr>
      <w:spacing w:line="256" w:lineRule="auto"/>
      <w:ind w:left="568" w:hanging="284"/>
      <w:contextualSpacing w:val="0"/>
    </w:pPr>
    <w:rPr>
      <w:rFonts w:asciiTheme="minorHAnsi" w:hAnsiTheme="minorHAnsi"/>
      <w:kern w:val="2"/>
      <w:sz w:val="22"/>
      <w:lang w:val="en-DK"/>
      <w14:ligatures w14:val="standardContextual"/>
    </w:rPr>
  </w:style>
  <w:style w:type="paragraph" w:styleId="List">
    <w:name w:val="List"/>
    <w:basedOn w:val="Normal"/>
    <w:uiPriority w:val="99"/>
    <w:semiHidden/>
    <w:unhideWhenUsed/>
    <w:rsid w:val="00701E1A"/>
    <w:pPr>
      <w:ind w:left="283" w:hanging="283"/>
      <w:contextualSpacing/>
    </w:pPr>
  </w:style>
  <w:style w:type="character" w:customStyle="1" w:styleId="THChar">
    <w:name w:val="TH Char"/>
    <w:link w:val="TH"/>
    <w:qFormat/>
    <w:locked/>
    <w:rsid w:val="00A56D01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A56D01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  <w:lang w:val="en-GB"/>
    </w:rPr>
  </w:style>
  <w:style w:type="character" w:customStyle="1" w:styleId="TALCar">
    <w:name w:val="TAL Car"/>
    <w:link w:val="TAL"/>
    <w:qFormat/>
    <w:locked/>
    <w:rsid w:val="00A56D01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A56D01"/>
    <w:pPr>
      <w:keepNext/>
      <w:keepLines/>
      <w:spacing w:after="0" w:line="240" w:lineRule="auto"/>
    </w:pPr>
    <w:rPr>
      <w:rFonts w:ascii="Arial" w:hAnsi="Arial" w:cs="Arial"/>
      <w:sz w:val="18"/>
      <w:lang w:val="en-GB"/>
    </w:rPr>
  </w:style>
  <w:style w:type="paragraph" w:customStyle="1" w:styleId="TAN">
    <w:name w:val="TAN"/>
    <w:basedOn w:val="TAL"/>
    <w:link w:val="TANChar"/>
    <w:qFormat/>
    <w:rsid w:val="00A56D01"/>
    <w:pPr>
      <w:ind w:left="851" w:hanging="851"/>
    </w:pPr>
  </w:style>
  <w:style w:type="character" w:customStyle="1" w:styleId="TANChar">
    <w:name w:val="TAN Char"/>
    <w:link w:val="TAN"/>
    <w:qFormat/>
    <w:locked/>
    <w:rsid w:val="00A56D01"/>
    <w:rPr>
      <w:rFonts w:ascii="Arial" w:hAnsi="Arial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45D12"/>
    <w:rPr>
      <w:color w:val="666666"/>
    </w:rPr>
  </w:style>
  <w:style w:type="character" w:customStyle="1" w:styleId="EQChar">
    <w:name w:val="EQ Char"/>
    <w:link w:val="EQ"/>
    <w:qFormat/>
    <w:locked/>
    <w:rsid w:val="008B0BD8"/>
    <w:rPr>
      <w:kern w:val="2"/>
      <w:sz w:val="24"/>
      <w:szCs w:val="24"/>
      <w:lang w:val="en-DK"/>
      <w14:ligatures w14:val="standardContextual"/>
    </w:rPr>
  </w:style>
  <w:style w:type="paragraph" w:customStyle="1" w:styleId="EQ">
    <w:name w:val="EQ"/>
    <w:basedOn w:val="Normal"/>
    <w:next w:val="Normal"/>
    <w:link w:val="EQChar"/>
    <w:rsid w:val="008B0BD8"/>
    <w:pPr>
      <w:keepLines/>
      <w:tabs>
        <w:tab w:val="center" w:pos="4536"/>
        <w:tab w:val="right" w:pos="9072"/>
      </w:tabs>
      <w:spacing w:line="276" w:lineRule="auto"/>
    </w:pPr>
    <w:rPr>
      <w:rFonts w:asciiTheme="minorHAnsi" w:hAnsiTheme="minorHAnsi"/>
      <w:kern w:val="2"/>
      <w:sz w:val="24"/>
      <w:szCs w:val="24"/>
      <w:lang w:val="en-DK"/>
      <w14:ligatures w14:val="standardContextual"/>
    </w:rPr>
  </w:style>
  <w:style w:type="character" w:customStyle="1" w:styleId="B1Char">
    <w:name w:val="B1 Char"/>
    <w:link w:val="B1"/>
    <w:qFormat/>
    <w:locked/>
    <w:rsid w:val="008B0BD8"/>
    <w:rPr>
      <w:kern w:val="2"/>
      <w:lang w:val="en-DK"/>
      <w14:ligatures w14:val="standardContextual"/>
    </w:rPr>
  </w:style>
  <w:style w:type="character" w:styleId="FollowedHyperlink">
    <w:name w:val="FollowedHyperlink"/>
    <w:basedOn w:val="DefaultParagraphFont"/>
    <w:uiPriority w:val="99"/>
    <w:semiHidden/>
    <w:unhideWhenUsed/>
    <w:rsid w:val="00C4591D"/>
    <w:rPr>
      <w:color w:val="954F72"/>
      <w:u w:val="single"/>
    </w:rPr>
  </w:style>
  <w:style w:type="paragraph" w:customStyle="1" w:styleId="msonormal0">
    <w:name w:val="msonormal"/>
    <w:basedOn w:val="Normal"/>
    <w:rsid w:val="00C4591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DK" w:eastAsia="en-DK"/>
    </w:rPr>
  </w:style>
  <w:style w:type="paragraph" w:customStyle="1" w:styleId="xl69">
    <w:name w:val="xl69"/>
    <w:basedOn w:val="Normal"/>
    <w:rsid w:val="00C45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DK" w:eastAsia="en-DK"/>
    </w:rPr>
  </w:style>
  <w:style w:type="paragraph" w:customStyle="1" w:styleId="xl70">
    <w:name w:val="xl70"/>
    <w:basedOn w:val="Normal"/>
    <w:rsid w:val="00C45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DK" w:eastAsia="en-DK"/>
    </w:rPr>
  </w:style>
  <w:style w:type="paragraph" w:customStyle="1" w:styleId="xl71">
    <w:name w:val="xl71"/>
    <w:basedOn w:val="Normal"/>
    <w:rsid w:val="00C45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val="en-DK" w:eastAsia="en-DK"/>
    </w:rPr>
  </w:style>
  <w:style w:type="paragraph" w:customStyle="1" w:styleId="xl72">
    <w:name w:val="xl72"/>
    <w:basedOn w:val="Normal"/>
    <w:rsid w:val="00C45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val="en-DK" w:eastAsia="en-DK"/>
    </w:rPr>
  </w:style>
  <w:style w:type="paragraph" w:customStyle="1" w:styleId="xl73">
    <w:name w:val="xl73"/>
    <w:basedOn w:val="Normal"/>
    <w:rsid w:val="00C45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DK" w:eastAsia="en-DK"/>
    </w:rPr>
  </w:style>
  <w:style w:type="paragraph" w:customStyle="1" w:styleId="xl74">
    <w:name w:val="xl74"/>
    <w:basedOn w:val="Normal"/>
    <w:rsid w:val="00C45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4"/>
      <w:szCs w:val="24"/>
      <w:lang w:val="en-DK" w:eastAsia="en-DK"/>
    </w:rPr>
  </w:style>
  <w:style w:type="paragraph" w:customStyle="1" w:styleId="xl75">
    <w:name w:val="xl75"/>
    <w:basedOn w:val="Normal"/>
    <w:rsid w:val="00C45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val="en-DK" w:eastAsia="en-DK"/>
    </w:rPr>
  </w:style>
  <w:style w:type="paragraph" w:customStyle="1" w:styleId="xl76">
    <w:name w:val="xl76"/>
    <w:basedOn w:val="Normal"/>
    <w:rsid w:val="00C45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0"/>
      <w:lang w:val="en-DK" w:eastAsia="en-DK"/>
    </w:rPr>
  </w:style>
  <w:style w:type="paragraph" w:customStyle="1" w:styleId="xl77">
    <w:name w:val="xl77"/>
    <w:basedOn w:val="Normal"/>
    <w:rsid w:val="00C45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0"/>
      <w:lang w:val="en-DK" w:eastAsia="en-DK"/>
    </w:rPr>
  </w:style>
  <w:style w:type="paragraph" w:styleId="Header">
    <w:name w:val="header"/>
    <w:basedOn w:val="Normal"/>
    <w:link w:val="HeaderChar"/>
    <w:uiPriority w:val="99"/>
    <w:unhideWhenUsed/>
    <w:rsid w:val="000745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4574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0745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4574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4C2D16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6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2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w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image" Target="media/image3.wmf"/><Relationship Id="rId23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wmf"/><Relationship Id="rId22" Type="http://schemas.openxmlformats.org/officeDocument/2006/relationships/image" Target="media/image8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nokia.sharepoint.com/sites/c5g/5gradio/RAN4%205G%20Documents/RAN4%20108bis%20Xiamen/!Tempates/TDoc_Template_RAN4%23108bis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RBI5PAMIO524-1616901215-44830</_dlc_DocId>
    <HideFromDelve xmlns="71c5aaf6-e6ce-465b-b873-5148d2a4c105">false</HideFromDelve>
    <_dlc_DocIdUrl xmlns="71c5aaf6-e6ce-465b-b873-5148d2a4c105">
      <Url>https://nokia.sharepoint.com/sites/gxp/_layouts/15/DocIdRedir.aspx?ID=RBI5PAMIO524-1616901215-44830</Url>
      <Description>RBI5PAMIO524-1616901215-44830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8E48A62-1F9E-43B5-9B73-1EEBCD778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AB9C4B-2548-497D-BFAB-AADF7EA0CDB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TDoc_Template_RAN4%23108bis_Dimitri</Template>
  <TotalTime>10</TotalTime>
  <Pages>6</Pages>
  <Words>1546</Words>
  <Characters>8815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Aditya Amah (Nokia)</dc:creator>
  <cp:keywords>3GPP;RAN4</cp:keywords>
  <dc:description/>
  <cp:lastModifiedBy>Aditya Amah (Nokia)</cp:lastModifiedBy>
  <cp:revision>3</cp:revision>
  <dcterms:created xsi:type="dcterms:W3CDTF">2025-08-15T12:02:00Z</dcterms:created>
  <dcterms:modified xsi:type="dcterms:W3CDTF">2025-08-15T12:11:00Z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0x01010055A05E76B664164F9F76E63E6D6BE6ED</vt:lpwstr>
  </property>
  <property fmtid="{D5CDD505-2E9C-101B-9397-08002B2CF9AE}" pid="11" name="_dlc_DocIdItemGuid">
    <vt:lpwstr>d99b3441-c325-4f02-97df-b0033832f1af</vt:lpwstr>
  </property>
</Properties>
</file>